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4BC7E" w14:textId="0235A25B" w:rsidR="00A63563" w:rsidRPr="00996ADA" w:rsidRDefault="00A63563" w:rsidP="0088244C">
      <w:pPr>
        <w:spacing w:line="360" w:lineRule="auto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996ADA">
        <w:rPr>
          <w:rFonts w:ascii="Calibri" w:hAnsi="Calibri" w:cs="Calibri"/>
          <w:b/>
          <w:color w:val="000000" w:themeColor="text1"/>
          <w:sz w:val="20"/>
          <w:szCs w:val="20"/>
        </w:rPr>
        <w:t xml:space="preserve">PROCESO </w:t>
      </w:r>
      <w:r w:rsidR="00D860CF" w:rsidRPr="00996ADA">
        <w:rPr>
          <w:rFonts w:ascii="Calibri" w:hAnsi="Calibri" w:cs="Calibri"/>
          <w:b/>
          <w:color w:val="000000" w:themeColor="text1"/>
          <w:sz w:val="20"/>
          <w:szCs w:val="20"/>
        </w:rPr>
        <w:t>GESTIÓN DEL TALENTO HUMANO</w:t>
      </w:r>
    </w:p>
    <w:p w14:paraId="56E02EE0" w14:textId="77777777" w:rsidR="00A63563" w:rsidRPr="00996ADA" w:rsidRDefault="00D860CF" w:rsidP="0088244C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hyperlink r:id="rId11" w:tooltip="Descargar el documento" w:history="1">
        <w:r w:rsidRPr="00996ADA">
          <w:rPr>
            <w:rFonts w:ascii="Calibri" w:hAnsi="Calibri" w:cs="Calibri"/>
            <w:b/>
            <w:sz w:val="20"/>
            <w:szCs w:val="20"/>
          </w:rPr>
          <w:t>FORMATO INFORME MENSUAL EJECUCIÓN CONTRACTUAL</w:t>
        </w:r>
      </w:hyperlink>
    </w:p>
    <w:p w14:paraId="71732003" w14:textId="77777777" w:rsidR="00D860CF" w:rsidRPr="00996ADA" w:rsidRDefault="00D860CF" w:rsidP="00367452">
      <w:pP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8A00EB8" w14:textId="2461B666" w:rsidR="00D860CF" w:rsidRPr="00996ADA" w:rsidRDefault="005F2D9B" w:rsidP="0088244C">
      <w:pPr>
        <w:pStyle w:val="Sinespaciado"/>
        <w:tabs>
          <w:tab w:val="center" w:pos="4419"/>
        </w:tabs>
        <w:ind w:left="4678"/>
        <w:rPr>
          <w:rFonts w:ascii="Calibri" w:hAnsi="Calibri" w:cs="Calibri"/>
          <w:color w:val="000000" w:themeColor="text1"/>
          <w:sz w:val="20"/>
          <w:szCs w:val="20"/>
        </w:rPr>
      </w:pPr>
      <w:r w:rsidRPr="00996ADA">
        <w:rPr>
          <w:rFonts w:ascii="Calibri" w:hAnsi="Calibri" w:cs="Calibri"/>
          <w:color w:val="000000" w:themeColor="text1"/>
          <w:sz w:val="20"/>
          <w:szCs w:val="20"/>
        </w:rPr>
        <w:tab/>
      </w:r>
      <w:r w:rsidRPr="00996ADA">
        <w:rPr>
          <w:rFonts w:ascii="Calibri" w:hAnsi="Calibri" w:cs="Calibri"/>
          <w:color w:val="000000" w:themeColor="text1"/>
          <w:sz w:val="20"/>
          <w:szCs w:val="20"/>
        </w:rPr>
        <w:tab/>
      </w:r>
      <w:r w:rsidRPr="00996ADA">
        <w:rPr>
          <w:rFonts w:ascii="Calibri" w:hAnsi="Calibri" w:cs="Calibri"/>
          <w:color w:val="000000" w:themeColor="text1"/>
          <w:sz w:val="20"/>
          <w:szCs w:val="20"/>
        </w:rPr>
        <w:tab/>
      </w:r>
      <w:r w:rsidR="00AD5226">
        <w:rPr>
          <w:rFonts w:ascii="Calibri" w:hAnsi="Calibri" w:cs="Calibri"/>
          <w:color w:val="000000" w:themeColor="text1"/>
          <w:sz w:val="20"/>
          <w:szCs w:val="20"/>
        </w:rPr>
        <w:t>Diciembre</w:t>
      </w:r>
      <w:r w:rsidR="00762253" w:rsidRPr="00996ADA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8E7BA0" w:rsidRPr="00996ADA">
        <w:rPr>
          <w:rFonts w:ascii="Calibri" w:hAnsi="Calibri" w:cs="Calibri"/>
          <w:color w:val="000000" w:themeColor="text1"/>
          <w:sz w:val="20"/>
          <w:szCs w:val="20"/>
        </w:rPr>
        <w:t>de 202</w:t>
      </w:r>
      <w:r w:rsidR="00641A73" w:rsidRPr="00996ADA">
        <w:rPr>
          <w:rFonts w:ascii="Calibri" w:hAnsi="Calibri" w:cs="Calibri"/>
          <w:color w:val="000000" w:themeColor="text1"/>
          <w:sz w:val="20"/>
          <w:szCs w:val="20"/>
        </w:rPr>
        <w:t>5</w:t>
      </w:r>
    </w:p>
    <w:p w14:paraId="626CD72B" w14:textId="18E22976" w:rsidR="00BF75FA" w:rsidRPr="00996ADA" w:rsidRDefault="00D860CF" w:rsidP="00367452">
      <w:pPr>
        <w:pStyle w:val="Sinespaciad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</w:pPr>
      <w:r w:rsidRPr="00996ADA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 xml:space="preserve">Señor </w:t>
      </w:r>
    </w:p>
    <w:p w14:paraId="250BAF32" w14:textId="3C6B5BD9" w:rsidR="008E7BA0" w:rsidRPr="00996ADA" w:rsidRDefault="00EF73B1" w:rsidP="00367452">
      <w:pPr>
        <w:pStyle w:val="Sinespaciado"/>
        <w:jc w:val="both"/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s-ES"/>
        </w:rPr>
      </w:pPr>
      <w:r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s-ES"/>
        </w:rPr>
        <w:t xml:space="preserve">Jair </w:t>
      </w:r>
      <w:r w:rsidR="004B5C60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s-ES"/>
        </w:rPr>
        <w:t>Lopez Roa</w:t>
      </w:r>
    </w:p>
    <w:p w14:paraId="3DDA381A" w14:textId="63CEED09" w:rsidR="008E7BA0" w:rsidRPr="00996ADA" w:rsidRDefault="00D860CF" w:rsidP="00367452">
      <w:pPr>
        <w:pStyle w:val="Default"/>
        <w:jc w:val="both"/>
        <w:rPr>
          <w:rFonts w:ascii="Calibri" w:hAnsi="Calibri" w:cs="Calibri"/>
          <w:bCs/>
          <w:sz w:val="20"/>
          <w:szCs w:val="20"/>
        </w:rPr>
      </w:pPr>
      <w:r w:rsidRPr="00996ADA">
        <w:rPr>
          <w:rFonts w:ascii="Calibri" w:hAnsi="Calibri" w:cs="Calibri"/>
          <w:color w:val="000000" w:themeColor="text1"/>
          <w:sz w:val="20"/>
          <w:szCs w:val="20"/>
          <w:lang w:val="es-ES"/>
        </w:rPr>
        <w:t xml:space="preserve">SUPERVISOR CONTRATO No. </w:t>
      </w:r>
      <w:bookmarkStart w:id="0" w:name="_Hlk184752382"/>
      <w:r w:rsidR="00641A73" w:rsidRPr="00996ADA">
        <w:rPr>
          <w:rFonts w:ascii="Calibri" w:hAnsi="Calibri" w:cs="Calibri"/>
          <w:color w:val="000000" w:themeColor="text1"/>
          <w:sz w:val="20"/>
          <w:szCs w:val="20"/>
          <w:lang w:val="es-ES" w:eastAsia="es-CO"/>
        </w:rPr>
        <w:t xml:space="preserve">CO1.PCCNTR.7229875 </w:t>
      </w:r>
      <w:r w:rsidR="008E7BA0" w:rsidRPr="00996ADA">
        <w:rPr>
          <w:rFonts w:ascii="Calibri" w:hAnsi="Calibri" w:cs="Calibri"/>
          <w:color w:val="000000" w:themeColor="text1"/>
          <w:sz w:val="20"/>
          <w:szCs w:val="20"/>
          <w:lang w:val="es-ES" w:eastAsia="es-CO"/>
        </w:rPr>
        <w:t>de 202</w:t>
      </w:r>
      <w:bookmarkEnd w:id="0"/>
      <w:r w:rsidR="00641A73" w:rsidRPr="00996ADA">
        <w:rPr>
          <w:rFonts w:ascii="Calibri" w:hAnsi="Calibri" w:cs="Calibri"/>
          <w:color w:val="000000" w:themeColor="text1"/>
          <w:sz w:val="20"/>
          <w:szCs w:val="20"/>
          <w:lang w:val="es-ES" w:eastAsia="es-CO"/>
        </w:rPr>
        <w:t>5</w:t>
      </w:r>
    </w:p>
    <w:p w14:paraId="339265FA" w14:textId="15060A50" w:rsidR="008E7BA0" w:rsidRPr="00996ADA" w:rsidRDefault="008E7BA0" w:rsidP="00367452">
      <w:pPr>
        <w:pStyle w:val="Sinespaciad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</w:pPr>
      <w:r w:rsidRPr="00996ADA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>Coordinador</w:t>
      </w:r>
    </w:p>
    <w:p w14:paraId="125EFF31" w14:textId="77777777" w:rsidR="008E7BA0" w:rsidRPr="00996ADA" w:rsidRDefault="008E7BA0" w:rsidP="00367452">
      <w:pPr>
        <w:pStyle w:val="Sinespaciad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</w:pPr>
      <w:r w:rsidRPr="00996ADA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 xml:space="preserve">Servicio Médico Asistencial </w:t>
      </w:r>
    </w:p>
    <w:p w14:paraId="6170A655" w14:textId="77777777" w:rsidR="008E7BA0" w:rsidRPr="00996ADA" w:rsidRDefault="008E7BA0" w:rsidP="00367452">
      <w:pPr>
        <w:pStyle w:val="Sinespaciad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</w:pPr>
      <w:r w:rsidRPr="00996ADA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 xml:space="preserve">Cali </w:t>
      </w:r>
    </w:p>
    <w:p w14:paraId="4B5430D0" w14:textId="1F481E91" w:rsidR="00D860CF" w:rsidRPr="00996ADA" w:rsidRDefault="00D860CF" w:rsidP="00367452">
      <w:pPr>
        <w:ind w:left="4678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996ADA">
        <w:rPr>
          <w:rFonts w:ascii="Calibri" w:hAnsi="Calibri" w:cs="Calibri"/>
          <w:b/>
          <w:color w:val="000000" w:themeColor="text1"/>
          <w:sz w:val="20"/>
          <w:szCs w:val="20"/>
          <w:lang w:val="es-ES"/>
        </w:rPr>
        <w:t>Asunto:</w:t>
      </w:r>
      <w:r w:rsidRPr="00996ADA">
        <w:rPr>
          <w:rFonts w:ascii="Calibri" w:hAnsi="Calibri" w:cs="Calibri"/>
          <w:color w:val="000000" w:themeColor="text1"/>
          <w:sz w:val="20"/>
          <w:szCs w:val="20"/>
          <w:lang w:val="es-ES"/>
        </w:rPr>
        <w:t xml:space="preserve"> </w:t>
      </w:r>
      <w:r w:rsidRPr="00996ADA">
        <w:rPr>
          <w:rFonts w:ascii="Calibri" w:hAnsi="Calibri" w:cs="Calibri"/>
          <w:color w:val="000000" w:themeColor="text1"/>
          <w:sz w:val="20"/>
          <w:szCs w:val="20"/>
        </w:rPr>
        <w:t>Informe mensual de ejecución contractual Mes</w:t>
      </w:r>
      <w:r w:rsidR="001C5DFA" w:rsidRPr="00996ADA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AD5226">
        <w:rPr>
          <w:rFonts w:ascii="Calibri" w:hAnsi="Calibri" w:cs="Calibri"/>
          <w:color w:val="000000" w:themeColor="text1"/>
          <w:sz w:val="20"/>
          <w:szCs w:val="20"/>
        </w:rPr>
        <w:t>Di</w:t>
      </w:r>
      <w:r w:rsidR="000A0653">
        <w:rPr>
          <w:rFonts w:ascii="Calibri" w:hAnsi="Calibri" w:cs="Calibri"/>
          <w:color w:val="000000" w:themeColor="text1"/>
          <w:sz w:val="20"/>
          <w:szCs w:val="20"/>
        </w:rPr>
        <w:t>c</w:t>
      </w:r>
      <w:r w:rsidR="00AD5226">
        <w:rPr>
          <w:rFonts w:ascii="Calibri" w:hAnsi="Calibri" w:cs="Calibri"/>
          <w:color w:val="000000" w:themeColor="text1"/>
          <w:sz w:val="20"/>
          <w:szCs w:val="20"/>
        </w:rPr>
        <w:t>iembre</w:t>
      </w:r>
      <w:r w:rsidR="00A743AB">
        <w:rPr>
          <w:rFonts w:ascii="Calibri" w:hAnsi="Calibri" w:cs="Calibri"/>
          <w:color w:val="000000" w:themeColor="text1"/>
          <w:sz w:val="20"/>
          <w:szCs w:val="20"/>
        </w:rPr>
        <w:t xml:space="preserve"> del 2025</w:t>
      </w:r>
    </w:p>
    <w:p w14:paraId="0B6D25DF" w14:textId="77777777" w:rsidR="00996D44" w:rsidRPr="00996ADA" w:rsidRDefault="00996D44" w:rsidP="00367452">
      <w:pPr>
        <w:ind w:left="4678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77E16AD5" w14:textId="37B9525F" w:rsidR="00D860CF" w:rsidRPr="00A0680B" w:rsidRDefault="00D860CF" w:rsidP="00367452">
      <w:pPr>
        <w:pStyle w:val="Sinespaciado"/>
        <w:jc w:val="both"/>
        <w:rPr>
          <w:rFonts w:ascii="Calibri" w:hAnsi="Calibri" w:cs="Calibri"/>
          <w:sz w:val="18"/>
          <w:szCs w:val="18"/>
        </w:rPr>
      </w:pPr>
      <w:r w:rsidRPr="00A0680B">
        <w:rPr>
          <w:rFonts w:ascii="Calibri" w:hAnsi="Calibri" w:cs="Calibri"/>
          <w:b/>
          <w:sz w:val="18"/>
          <w:szCs w:val="18"/>
          <w:lang w:val="es-ES"/>
        </w:rPr>
        <w:t>Referencia:</w:t>
      </w:r>
      <w:r w:rsidRPr="00A0680B">
        <w:rPr>
          <w:rFonts w:ascii="Calibri" w:hAnsi="Calibri" w:cs="Calibri"/>
          <w:sz w:val="18"/>
          <w:szCs w:val="18"/>
        </w:rPr>
        <w:t xml:space="preserve"> No </w:t>
      </w:r>
      <w:r w:rsidR="00641A73" w:rsidRPr="00A0680B">
        <w:rPr>
          <w:rFonts w:ascii="Calibri" w:hAnsi="Calibri" w:cs="Calibri"/>
          <w:color w:val="000000" w:themeColor="text1"/>
          <w:sz w:val="18"/>
          <w:szCs w:val="18"/>
          <w:lang w:val="es-ES"/>
        </w:rPr>
        <w:t>7229875</w:t>
      </w:r>
      <w:r w:rsidR="001F523D" w:rsidRPr="00A0680B">
        <w:rPr>
          <w:rFonts w:ascii="Calibri" w:hAnsi="Calibri" w:cs="Calibri"/>
          <w:sz w:val="18"/>
          <w:szCs w:val="18"/>
        </w:rPr>
        <w:t xml:space="preserve"> </w:t>
      </w:r>
      <w:r w:rsidRPr="00A0680B">
        <w:rPr>
          <w:rFonts w:ascii="Calibri" w:hAnsi="Calibri" w:cs="Calibri"/>
          <w:sz w:val="18"/>
          <w:szCs w:val="18"/>
        </w:rPr>
        <w:t xml:space="preserve">del año </w:t>
      </w:r>
      <w:r w:rsidR="008E7BA0" w:rsidRPr="00A0680B">
        <w:rPr>
          <w:rFonts w:ascii="Calibri" w:hAnsi="Calibri" w:cs="Calibri"/>
          <w:sz w:val="18"/>
          <w:szCs w:val="18"/>
        </w:rPr>
        <w:t>202</w:t>
      </w:r>
      <w:r w:rsidR="00641A73" w:rsidRPr="00A0680B">
        <w:rPr>
          <w:rFonts w:ascii="Calibri" w:hAnsi="Calibri" w:cs="Calibri"/>
          <w:sz w:val="18"/>
          <w:szCs w:val="18"/>
        </w:rPr>
        <w:t>5</w:t>
      </w:r>
    </w:p>
    <w:p w14:paraId="1DCC7454" w14:textId="77777777" w:rsidR="00D860CF" w:rsidRPr="00A0680B" w:rsidRDefault="00D860CF" w:rsidP="00367452">
      <w:pPr>
        <w:pStyle w:val="Sinespaciado"/>
        <w:jc w:val="both"/>
        <w:rPr>
          <w:rFonts w:ascii="Calibri" w:hAnsi="Calibri" w:cs="Calibri"/>
          <w:sz w:val="18"/>
          <w:szCs w:val="18"/>
        </w:rPr>
      </w:pPr>
    </w:p>
    <w:p w14:paraId="4797733C" w14:textId="30969E86" w:rsidR="00D860CF" w:rsidRPr="00A0680B" w:rsidRDefault="001F523D" w:rsidP="00367452">
      <w:pPr>
        <w:pStyle w:val="Sinespaciado"/>
        <w:jc w:val="both"/>
        <w:rPr>
          <w:rFonts w:ascii="Calibri" w:hAnsi="Calibri" w:cs="Calibri"/>
          <w:sz w:val="18"/>
          <w:szCs w:val="18"/>
        </w:rPr>
      </w:pPr>
      <w:r w:rsidRPr="00A0680B">
        <w:rPr>
          <w:rFonts w:ascii="Calibri" w:hAnsi="Calibri" w:cs="Calibri"/>
          <w:sz w:val="18"/>
          <w:szCs w:val="18"/>
        </w:rPr>
        <w:t>Maria Isabel Vargas Oliveros</w:t>
      </w:r>
      <w:r w:rsidR="00D860CF" w:rsidRPr="00A0680B">
        <w:rPr>
          <w:rFonts w:ascii="Calibri" w:hAnsi="Calibri" w:cs="Calibri"/>
          <w:sz w:val="18"/>
          <w:szCs w:val="18"/>
        </w:rPr>
        <w:t xml:space="preserve">, 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 xml:space="preserve">identificado con la cédula de ciudadanía No. </w:t>
      </w:r>
      <w:r w:rsidRPr="00A0680B">
        <w:rPr>
          <w:rFonts w:ascii="Calibri" w:hAnsi="Calibri" w:cs="Calibri"/>
          <w:sz w:val="18"/>
          <w:szCs w:val="18"/>
          <w:lang w:val="es-ES"/>
        </w:rPr>
        <w:t>34318311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 xml:space="preserve"> de</w:t>
      </w:r>
      <w:r w:rsidR="008E7BA0" w:rsidRPr="00A0680B">
        <w:rPr>
          <w:rFonts w:ascii="Calibri" w:hAnsi="Calibri" w:cs="Calibri"/>
          <w:sz w:val="18"/>
          <w:szCs w:val="18"/>
          <w:lang w:val="es-ES"/>
        </w:rPr>
        <w:t xml:space="preserve"> </w:t>
      </w:r>
      <w:r w:rsidRPr="00A0680B">
        <w:rPr>
          <w:rFonts w:ascii="Calibri" w:hAnsi="Calibri" w:cs="Calibri"/>
          <w:sz w:val="18"/>
          <w:szCs w:val="18"/>
          <w:lang w:val="es-ES"/>
        </w:rPr>
        <w:t>Popayán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 xml:space="preserve">, en mi calidad de Contratista del SENA, en </w:t>
      </w:r>
      <w:r w:rsidR="008E7BA0" w:rsidRPr="00A0680B">
        <w:rPr>
          <w:rFonts w:ascii="Calibri" w:hAnsi="Calibri" w:cs="Calibri"/>
          <w:sz w:val="18"/>
          <w:szCs w:val="18"/>
          <w:lang w:val="es-ES"/>
        </w:rPr>
        <w:t>Servicio Médico Asistencial del SENA Regional Valle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>, en cumplimiento del Contrato de Prestación de Servicios</w:t>
      </w:r>
      <w:r w:rsidR="00D860CF" w:rsidRPr="00A0680B">
        <w:rPr>
          <w:rFonts w:ascii="Calibri" w:hAnsi="Calibri" w:cs="Calibri"/>
          <w:sz w:val="18"/>
          <w:szCs w:val="18"/>
        </w:rPr>
        <w:t xml:space="preserve"> de la referencia, 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 xml:space="preserve">a </w:t>
      </w:r>
      <w:r w:rsidR="00755101" w:rsidRPr="00A0680B">
        <w:rPr>
          <w:rFonts w:ascii="Calibri" w:hAnsi="Calibri" w:cs="Calibri"/>
          <w:sz w:val="18"/>
          <w:szCs w:val="18"/>
          <w:lang w:val="es-ES"/>
        </w:rPr>
        <w:t>continuación,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 xml:space="preserve"> presento el Informe de actividades realizadas en el mes objeto de cobro. </w:t>
      </w:r>
    </w:p>
    <w:p w14:paraId="182CB1E5" w14:textId="77777777" w:rsidR="00D860CF" w:rsidRPr="00A0680B" w:rsidRDefault="00D860CF" w:rsidP="00367452">
      <w:pPr>
        <w:pStyle w:val="Sinespaciado"/>
        <w:jc w:val="both"/>
        <w:rPr>
          <w:rFonts w:ascii="Calibri" w:eastAsia="Calibri" w:hAnsi="Calibri" w:cs="Calibri"/>
          <w:sz w:val="18"/>
          <w:szCs w:val="18"/>
        </w:rPr>
      </w:pPr>
    </w:p>
    <w:p w14:paraId="162BC228" w14:textId="77777777" w:rsidR="008B6B2F" w:rsidRPr="00A0680B" w:rsidRDefault="00D860CF" w:rsidP="00641A73">
      <w:pPr>
        <w:pStyle w:val="Default"/>
        <w:jc w:val="both"/>
        <w:rPr>
          <w:rFonts w:ascii="Calibri" w:hAnsi="Calibri" w:cs="Calibri"/>
          <w:b/>
          <w:sz w:val="18"/>
          <w:szCs w:val="18"/>
        </w:rPr>
      </w:pPr>
      <w:r w:rsidRPr="00A0680B">
        <w:rPr>
          <w:rFonts w:ascii="Calibri" w:hAnsi="Calibri" w:cs="Calibri"/>
          <w:b/>
          <w:sz w:val="18"/>
          <w:szCs w:val="18"/>
        </w:rPr>
        <w:t>Valor y forma de Pago</w:t>
      </w:r>
      <w:r w:rsidRPr="00A0680B">
        <w:rPr>
          <w:rFonts w:ascii="Calibri" w:hAnsi="Calibri" w:cs="Calibri"/>
          <w:sz w:val="18"/>
          <w:szCs w:val="18"/>
        </w:rPr>
        <w:t xml:space="preserve">: </w:t>
      </w:r>
      <w:r w:rsidR="00640EFB" w:rsidRPr="00A0680B">
        <w:rPr>
          <w:rFonts w:ascii="Calibri" w:hAnsi="Calibri" w:cs="Calibri"/>
          <w:sz w:val="18"/>
          <w:szCs w:val="18"/>
        </w:rPr>
        <w:t xml:space="preserve">Se fija como valor total para el contrato la suma de </w:t>
      </w:r>
      <w:r w:rsidR="00641A73" w:rsidRPr="00A0680B">
        <w:rPr>
          <w:rFonts w:ascii="Calibri" w:hAnsi="Calibri" w:cs="Calibri"/>
          <w:sz w:val="18"/>
          <w:szCs w:val="18"/>
        </w:rPr>
        <w:t>TREINTA MILLONES TRESCIENTOS CINCUENTA Y TRES MIL SEISCIENTOS NOVENTA Y OCHO PESOS MCTE ($30,353,698), esta suma será pagada por el SENA al contratista de la siguiente manera: a) Un primer pago correspondiente al mes de enero de 2025 por valor de UN MILLÓN TRESCIENTOS DIECINUEVE MIL</w:t>
      </w:r>
      <w:r w:rsidR="008B6B2F" w:rsidRPr="00A0680B">
        <w:rPr>
          <w:rFonts w:ascii="Calibri" w:hAnsi="Calibri" w:cs="Calibri"/>
          <w:sz w:val="18"/>
          <w:szCs w:val="18"/>
        </w:rPr>
        <w:t xml:space="preserve"> </w:t>
      </w:r>
      <w:r w:rsidR="00641A73" w:rsidRPr="00A0680B">
        <w:rPr>
          <w:rFonts w:ascii="Calibri" w:hAnsi="Calibri" w:cs="Calibri"/>
          <w:sz w:val="18"/>
          <w:szCs w:val="18"/>
        </w:rPr>
        <w:t xml:space="preserve">SETECIENTOS VEINTISÉIS PESOS M/CTE. ($1,319,726), b) once (11) pagos iguales por los meses de (febrero) a (diciembre) de 2025, por valor de DOS MILLONES SEISCIENTOS TREINTA Y NUEVE MIL CUATROCIENTOS CINCUENTA Y DOS PESOS M/CTE. ($2,639,452) cada </w:t>
      </w:r>
      <w:r w:rsidR="008B6B2F" w:rsidRPr="00A0680B">
        <w:rPr>
          <w:rFonts w:ascii="Calibri" w:hAnsi="Calibri" w:cs="Calibri"/>
          <w:sz w:val="18"/>
          <w:szCs w:val="18"/>
        </w:rPr>
        <w:t>uno.</w:t>
      </w:r>
      <w:r w:rsidR="008B6B2F" w:rsidRPr="00A0680B">
        <w:rPr>
          <w:rFonts w:ascii="Calibri" w:hAnsi="Calibri" w:cs="Calibri"/>
          <w:b/>
          <w:sz w:val="18"/>
          <w:szCs w:val="18"/>
        </w:rPr>
        <w:t xml:space="preserve"> </w:t>
      </w:r>
    </w:p>
    <w:p w14:paraId="5EF130E5" w14:textId="02587276" w:rsidR="00D860CF" w:rsidRDefault="008B6B2F" w:rsidP="00641A73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0680B">
        <w:rPr>
          <w:rFonts w:ascii="Calibri" w:hAnsi="Calibri" w:cs="Calibri"/>
          <w:b/>
          <w:sz w:val="18"/>
          <w:szCs w:val="18"/>
        </w:rPr>
        <w:t>Plazo</w:t>
      </w:r>
      <w:r w:rsidR="00D860CF" w:rsidRPr="00A0680B">
        <w:rPr>
          <w:rFonts w:ascii="Calibri" w:hAnsi="Calibri" w:cs="Calibri"/>
          <w:b/>
          <w:sz w:val="18"/>
          <w:szCs w:val="18"/>
        </w:rPr>
        <w:t>:</w:t>
      </w:r>
      <w:r w:rsidR="00D860CF" w:rsidRPr="00A0680B">
        <w:rPr>
          <w:rFonts w:ascii="Calibri" w:hAnsi="Calibri" w:cs="Calibri"/>
          <w:sz w:val="18"/>
          <w:szCs w:val="18"/>
        </w:rPr>
        <w:t xml:space="preserve"> Será hasta el (</w:t>
      </w:r>
      <w:r w:rsidR="008E7BA0" w:rsidRPr="00A0680B">
        <w:rPr>
          <w:rFonts w:ascii="Calibri" w:hAnsi="Calibri" w:cs="Calibri"/>
          <w:sz w:val="18"/>
          <w:szCs w:val="18"/>
        </w:rPr>
        <w:t>31</w:t>
      </w:r>
      <w:r w:rsidR="00D860CF" w:rsidRPr="00A0680B">
        <w:rPr>
          <w:rFonts w:ascii="Calibri" w:hAnsi="Calibri" w:cs="Calibri"/>
          <w:sz w:val="18"/>
          <w:szCs w:val="18"/>
        </w:rPr>
        <w:t>) de (</w:t>
      </w:r>
      <w:r w:rsidR="00755101" w:rsidRPr="00A0680B">
        <w:rPr>
          <w:rFonts w:ascii="Calibri" w:hAnsi="Calibri" w:cs="Calibri"/>
          <w:sz w:val="18"/>
          <w:szCs w:val="18"/>
        </w:rPr>
        <w:t>diciembre</w:t>
      </w:r>
      <w:r w:rsidR="00D860CF" w:rsidRPr="00A0680B">
        <w:rPr>
          <w:rFonts w:ascii="Calibri" w:hAnsi="Calibri" w:cs="Calibri"/>
          <w:sz w:val="18"/>
          <w:szCs w:val="18"/>
        </w:rPr>
        <w:t>) de 20</w:t>
      </w:r>
      <w:r w:rsidR="008E7BA0" w:rsidRPr="00A0680B">
        <w:rPr>
          <w:rFonts w:ascii="Calibri" w:hAnsi="Calibri" w:cs="Calibri"/>
          <w:sz w:val="18"/>
          <w:szCs w:val="18"/>
        </w:rPr>
        <w:t>2</w:t>
      </w:r>
      <w:r w:rsidR="00641A73" w:rsidRPr="00A0680B">
        <w:rPr>
          <w:rFonts w:ascii="Calibri" w:hAnsi="Calibri" w:cs="Calibri"/>
          <w:sz w:val="18"/>
          <w:szCs w:val="18"/>
        </w:rPr>
        <w:t>5</w:t>
      </w:r>
    </w:p>
    <w:p w14:paraId="65ED9C9A" w14:textId="77777777" w:rsidR="00D860CF" w:rsidRPr="00BF75FA" w:rsidRDefault="00D860CF" w:rsidP="00367452">
      <w:pPr>
        <w:pStyle w:val="Sinespaciad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Style w:val="Tablaconcuadrcula"/>
        <w:tblW w:w="4865" w:type="pct"/>
        <w:tblInd w:w="108" w:type="dxa"/>
        <w:tblLook w:val="04A0" w:firstRow="1" w:lastRow="0" w:firstColumn="1" w:lastColumn="0" w:noHBand="0" w:noVBand="1"/>
      </w:tblPr>
      <w:tblGrid>
        <w:gridCol w:w="9369"/>
      </w:tblGrid>
      <w:tr w:rsidR="00D860CF" w:rsidRPr="00BF75FA" w14:paraId="294EAA13" w14:textId="77777777" w:rsidTr="003B6A59">
        <w:trPr>
          <w:trHeight w:val="97"/>
        </w:trPr>
        <w:tc>
          <w:tcPr>
            <w:tcW w:w="5000" w:type="pct"/>
          </w:tcPr>
          <w:p w14:paraId="679DBC53" w14:textId="215B0794" w:rsidR="00D860CF" w:rsidRPr="00A0680B" w:rsidRDefault="00D860CF" w:rsidP="00367452">
            <w:pPr>
              <w:pStyle w:val="Sinespaciado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bCs/>
                <w:sz w:val="18"/>
                <w:szCs w:val="18"/>
              </w:rPr>
              <w:t>OBJETO:</w:t>
            </w:r>
            <w:r w:rsidR="00834B7F" w:rsidRPr="00A0680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 </w:t>
            </w:r>
          </w:p>
        </w:tc>
      </w:tr>
      <w:tr w:rsidR="00D860CF" w:rsidRPr="00BF75FA" w14:paraId="197DB201" w14:textId="77777777" w:rsidTr="003B6A59">
        <w:trPr>
          <w:trHeight w:val="453"/>
        </w:trPr>
        <w:tc>
          <w:tcPr>
            <w:tcW w:w="5000" w:type="pct"/>
          </w:tcPr>
          <w:p w14:paraId="49DF6049" w14:textId="0D9CC065" w:rsidR="00D860CF" w:rsidRPr="00A0680B" w:rsidRDefault="001F523D" w:rsidP="00367452">
            <w:pPr>
              <w:pStyle w:val="Sinespaciado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bookmarkStart w:id="1" w:name="_Hlk184752359"/>
            <w:r w:rsidRPr="00A0680B">
              <w:rPr>
                <w:rFonts w:ascii="Calibri" w:hAnsi="Calibri" w:cs="Calibri"/>
                <w:sz w:val="18"/>
                <w:szCs w:val="18"/>
              </w:rPr>
              <w:t>Prestar servicios de apoyo en la gestión administrativa y técnica del Servicio Médico Asistencial en cuanto a las cuentas médicas, facturación de medicamentos, manejo de aplicativos SPU y SMA, excedentes de la Regional Valle durante la vigencia 20</w:t>
            </w:r>
            <w:bookmarkEnd w:id="1"/>
            <w:r w:rsidR="005B5290" w:rsidRPr="00A0680B">
              <w:rPr>
                <w:rFonts w:ascii="Calibri" w:hAnsi="Calibri" w:cs="Calibri"/>
                <w:sz w:val="18"/>
                <w:szCs w:val="18"/>
              </w:rPr>
              <w:t>25.</w:t>
            </w:r>
          </w:p>
        </w:tc>
      </w:tr>
    </w:tbl>
    <w:p w14:paraId="737B7B2E" w14:textId="77777777" w:rsidR="00996D44" w:rsidRDefault="00996D44" w:rsidP="00367452">
      <w:pPr>
        <w:pStyle w:val="Sinespaciado"/>
        <w:jc w:val="both"/>
        <w:rPr>
          <w:rFonts w:ascii="Arial" w:hAnsi="Arial" w:cs="Arial"/>
          <w:b/>
          <w:bCs/>
          <w:sz w:val="18"/>
          <w:szCs w:val="18"/>
        </w:rPr>
      </w:pPr>
    </w:p>
    <w:p w14:paraId="310123BD" w14:textId="07CA35B8" w:rsidR="00E27AC5" w:rsidRPr="00A0680B" w:rsidRDefault="00E27AC5" w:rsidP="00367452">
      <w:pPr>
        <w:pStyle w:val="Sinespaciado"/>
        <w:jc w:val="both"/>
        <w:rPr>
          <w:rFonts w:ascii="Calibri" w:hAnsi="Calibri" w:cs="Calibri"/>
          <w:i/>
          <w:iCs/>
          <w:sz w:val="18"/>
          <w:szCs w:val="18"/>
        </w:rPr>
      </w:pPr>
      <w:r w:rsidRPr="00A0680B">
        <w:rPr>
          <w:rFonts w:ascii="Calibri" w:hAnsi="Calibri" w:cs="Calibri"/>
          <w:b/>
          <w:bCs/>
          <w:sz w:val="18"/>
          <w:szCs w:val="18"/>
        </w:rPr>
        <w:t xml:space="preserve">Obligaciones Especificas: </w:t>
      </w:r>
      <w:r w:rsidRPr="00A0680B">
        <w:rPr>
          <w:rFonts w:ascii="Calibri" w:hAnsi="Calibri" w:cs="Calibri"/>
          <w:i/>
          <w:iCs/>
          <w:sz w:val="18"/>
          <w:szCs w:val="18"/>
        </w:rPr>
        <w:t xml:space="preserve">(Trascriba las obligaciones </w:t>
      </w:r>
      <w:r w:rsidR="00755101" w:rsidRPr="00A0680B">
        <w:rPr>
          <w:rFonts w:ascii="Calibri" w:hAnsi="Calibri" w:cs="Calibri"/>
          <w:i/>
          <w:iCs/>
          <w:sz w:val="18"/>
          <w:szCs w:val="18"/>
        </w:rPr>
        <w:t>específicas</w:t>
      </w:r>
      <w:r w:rsidRPr="00A0680B">
        <w:rPr>
          <w:rFonts w:ascii="Calibri" w:hAnsi="Calibri" w:cs="Calibri"/>
          <w:i/>
          <w:iCs/>
          <w:sz w:val="18"/>
          <w:szCs w:val="18"/>
        </w:rPr>
        <w:t xml:space="preserve"> del contrato, dentro del siguiente cuadro) </w:t>
      </w:r>
    </w:p>
    <w:p w14:paraId="7C5853F7" w14:textId="77777777" w:rsidR="00996D44" w:rsidRPr="00A0680B" w:rsidRDefault="00996D44" w:rsidP="00367452">
      <w:pPr>
        <w:pStyle w:val="Sinespaciado"/>
        <w:jc w:val="both"/>
        <w:rPr>
          <w:rFonts w:ascii="Calibri" w:hAnsi="Calibri" w:cs="Calibri"/>
          <w:b/>
          <w:bCs/>
          <w:sz w:val="18"/>
          <w:szCs w:val="18"/>
        </w:rPr>
      </w:pPr>
    </w:p>
    <w:tbl>
      <w:tblPr>
        <w:tblStyle w:val="Tablaconcuadrcula"/>
        <w:tblW w:w="9478" w:type="dxa"/>
        <w:tblInd w:w="108" w:type="dxa"/>
        <w:tblLook w:val="04A0" w:firstRow="1" w:lastRow="0" w:firstColumn="1" w:lastColumn="0" w:noHBand="0" w:noVBand="1"/>
      </w:tblPr>
      <w:tblGrid>
        <w:gridCol w:w="432"/>
        <w:gridCol w:w="2023"/>
        <w:gridCol w:w="2535"/>
        <w:gridCol w:w="4488"/>
      </w:tblGrid>
      <w:tr w:rsidR="009B6B7F" w:rsidRPr="002F553A" w14:paraId="1E11C667" w14:textId="77777777" w:rsidTr="00A669BE">
        <w:trPr>
          <w:trHeight w:val="224"/>
        </w:trPr>
        <w:tc>
          <w:tcPr>
            <w:tcW w:w="432" w:type="dxa"/>
          </w:tcPr>
          <w:p w14:paraId="3D0D3798" w14:textId="77777777" w:rsidR="00D860CF" w:rsidRPr="002F553A" w:rsidRDefault="00D860CF" w:rsidP="00367452">
            <w:pPr>
              <w:pStyle w:val="Sinespaciado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F553A">
              <w:rPr>
                <w:rFonts w:ascii="Calibri" w:hAnsi="Calibri" w:cs="Calibri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2023" w:type="dxa"/>
          </w:tcPr>
          <w:p w14:paraId="3F1AA460" w14:textId="77777777" w:rsidR="00D860CF" w:rsidRPr="002F553A" w:rsidRDefault="00D860CF" w:rsidP="00367452">
            <w:pPr>
              <w:pStyle w:val="Sinespaciad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2F553A">
              <w:rPr>
                <w:rFonts w:ascii="Calibri" w:hAnsi="Calibri" w:cs="Calibri"/>
                <w:b/>
                <w:sz w:val="18"/>
                <w:szCs w:val="18"/>
              </w:rPr>
              <w:t>Obligaciones</w:t>
            </w:r>
          </w:p>
        </w:tc>
        <w:tc>
          <w:tcPr>
            <w:tcW w:w="2535" w:type="dxa"/>
          </w:tcPr>
          <w:p w14:paraId="7C20CEC3" w14:textId="77777777" w:rsidR="00D860CF" w:rsidRPr="002F553A" w:rsidRDefault="00D860CF" w:rsidP="00367452">
            <w:pPr>
              <w:pStyle w:val="Sinespaciad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2F553A">
              <w:rPr>
                <w:rFonts w:ascii="Calibri" w:hAnsi="Calibri" w:cs="Calibri"/>
                <w:b/>
                <w:sz w:val="18"/>
                <w:szCs w:val="18"/>
              </w:rPr>
              <w:t>Acciones realizadas</w:t>
            </w:r>
          </w:p>
        </w:tc>
        <w:tc>
          <w:tcPr>
            <w:tcW w:w="4488" w:type="dxa"/>
          </w:tcPr>
          <w:p w14:paraId="11A91185" w14:textId="77777777" w:rsidR="00D860CF" w:rsidRPr="002F553A" w:rsidRDefault="00D860CF" w:rsidP="008A7BE9">
            <w:pPr>
              <w:pStyle w:val="Sinespaciad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F553A">
              <w:rPr>
                <w:rFonts w:ascii="Calibri" w:hAnsi="Calibri" w:cs="Calibri"/>
                <w:b/>
                <w:sz w:val="18"/>
                <w:szCs w:val="18"/>
              </w:rPr>
              <w:t>Evidencias</w:t>
            </w:r>
          </w:p>
        </w:tc>
      </w:tr>
      <w:tr w:rsidR="009B6B7F" w:rsidRPr="002F553A" w14:paraId="33F2356B" w14:textId="77777777" w:rsidTr="00A669BE">
        <w:trPr>
          <w:trHeight w:val="212"/>
        </w:trPr>
        <w:tc>
          <w:tcPr>
            <w:tcW w:w="432" w:type="dxa"/>
          </w:tcPr>
          <w:p w14:paraId="2AF521E7" w14:textId="77777777" w:rsidR="00C17CD7" w:rsidRPr="002F553A" w:rsidRDefault="00C17CD7" w:rsidP="00367452">
            <w:pPr>
              <w:pStyle w:val="Sinespaciado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" w:name="_Hlk184754094"/>
            <w:r w:rsidRPr="002F553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023" w:type="dxa"/>
          </w:tcPr>
          <w:p w14:paraId="4A9CF2D2" w14:textId="198FF53B" w:rsidR="005B5290" w:rsidRPr="005B5290" w:rsidRDefault="005B5290" w:rsidP="005B5290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B5290">
              <w:rPr>
                <w:rFonts w:ascii="Calibri" w:hAnsi="Calibri" w:cs="Calibri"/>
                <w:sz w:val="18"/>
                <w:szCs w:val="18"/>
              </w:rPr>
              <w:t>Gestionar el proceso administrativo de cuentas medicas que incluye: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5B5290">
              <w:rPr>
                <w:rFonts w:ascii="Calibri" w:hAnsi="Calibri" w:cs="Calibri"/>
                <w:sz w:val="18"/>
                <w:szCs w:val="18"/>
              </w:rPr>
              <w:t>Recepcionar</w:t>
            </w:r>
            <w:proofErr w:type="spellEnd"/>
            <w:r w:rsidRPr="005B5290">
              <w:rPr>
                <w:rFonts w:ascii="Calibri" w:hAnsi="Calibri" w:cs="Calibri"/>
                <w:sz w:val="18"/>
                <w:szCs w:val="18"/>
              </w:rPr>
              <w:t xml:space="preserve"> la facturación radicada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B5290">
              <w:rPr>
                <w:rFonts w:ascii="Calibri" w:hAnsi="Calibri" w:cs="Calibri"/>
                <w:sz w:val="18"/>
                <w:szCs w:val="18"/>
              </w:rPr>
              <w:t>por las entidades contratadas por el SMA correspondientes a los servicios de salud prestados a los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B5290">
              <w:rPr>
                <w:rFonts w:ascii="Calibri" w:hAnsi="Calibri" w:cs="Calibri"/>
                <w:sz w:val="18"/>
                <w:szCs w:val="18"/>
              </w:rPr>
              <w:t>beneficiarios del servicio,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5B5290">
              <w:rPr>
                <w:rFonts w:ascii="Calibri" w:hAnsi="Calibri" w:cs="Calibri"/>
                <w:sz w:val="18"/>
                <w:szCs w:val="18"/>
              </w:rPr>
              <w:t>recepcionar</w:t>
            </w:r>
            <w:proofErr w:type="spellEnd"/>
            <w:r w:rsidRPr="005B5290">
              <w:rPr>
                <w:rFonts w:ascii="Calibri" w:hAnsi="Calibri" w:cs="Calibri"/>
                <w:sz w:val="18"/>
                <w:szCs w:val="18"/>
              </w:rPr>
              <w:t xml:space="preserve"> la facturación radicada por el contratista para el suministro de</w:t>
            </w:r>
          </w:p>
          <w:p w14:paraId="021C32B1" w14:textId="77777777" w:rsidR="005B5290" w:rsidRPr="005B5290" w:rsidRDefault="005B5290" w:rsidP="005B5290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B5290">
              <w:rPr>
                <w:rFonts w:ascii="Calibri" w:hAnsi="Calibri" w:cs="Calibri"/>
                <w:sz w:val="18"/>
                <w:szCs w:val="18"/>
              </w:rPr>
              <w:t>medicamentos e insumos a los beneficiarios del SMA de la regional Valle, digitar y revisar todo lo</w:t>
            </w:r>
          </w:p>
          <w:p w14:paraId="19227582" w14:textId="0ED15FF5" w:rsidR="00C17CD7" w:rsidRPr="002F553A" w:rsidRDefault="005B5290" w:rsidP="005B5290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B5290">
              <w:rPr>
                <w:rFonts w:ascii="Calibri" w:hAnsi="Calibri" w:cs="Calibri"/>
                <w:sz w:val="18"/>
                <w:szCs w:val="18"/>
              </w:rPr>
              <w:lastRenderedPageBreak/>
              <w:t>relacionado con la facturación en el aplicativo del Servicio Médico Asistencial en la Regional Valle SMA.</w:t>
            </w:r>
          </w:p>
        </w:tc>
        <w:tc>
          <w:tcPr>
            <w:tcW w:w="2535" w:type="dxa"/>
          </w:tcPr>
          <w:p w14:paraId="5E9586EB" w14:textId="2B31C8E7" w:rsidR="003E32B8" w:rsidRPr="000E4918" w:rsidRDefault="00264C0C" w:rsidP="000E4918">
            <w:pPr>
              <w:rPr>
                <w:rFonts w:ascii="Calibri" w:hAnsi="Calibri" w:cs="Calibri"/>
                <w:sz w:val="18"/>
                <w:szCs w:val="18"/>
              </w:rPr>
            </w:pPr>
            <w:r w:rsidRPr="000E4918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Se </w:t>
            </w:r>
            <w:r w:rsidR="0092424B" w:rsidRPr="000E4918">
              <w:rPr>
                <w:rFonts w:ascii="Calibri" w:hAnsi="Calibri" w:cs="Calibri"/>
                <w:sz w:val="18"/>
                <w:szCs w:val="18"/>
              </w:rPr>
              <w:t>realizó</w:t>
            </w:r>
            <w:r w:rsidRPr="000E4918">
              <w:rPr>
                <w:rFonts w:ascii="Calibri" w:hAnsi="Calibri" w:cs="Calibri"/>
                <w:sz w:val="18"/>
                <w:szCs w:val="18"/>
              </w:rPr>
              <w:t xml:space="preserve"> la revisión de las </w:t>
            </w:r>
            <w:r w:rsidR="00A92C75" w:rsidRPr="000E4918">
              <w:rPr>
                <w:rFonts w:ascii="Calibri" w:hAnsi="Calibri" w:cs="Calibri"/>
                <w:sz w:val="18"/>
                <w:szCs w:val="18"/>
              </w:rPr>
              <w:t>3</w:t>
            </w:r>
            <w:r w:rsidR="006040A6" w:rsidRPr="000E4918">
              <w:rPr>
                <w:rFonts w:ascii="Calibri" w:hAnsi="Calibri" w:cs="Calibri"/>
                <w:sz w:val="18"/>
                <w:szCs w:val="18"/>
              </w:rPr>
              <w:t>85</w:t>
            </w:r>
            <w:r w:rsidR="00B94A9E" w:rsidRPr="000E491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E4918">
              <w:rPr>
                <w:rFonts w:ascii="Calibri" w:hAnsi="Calibri" w:cs="Calibri"/>
                <w:sz w:val="18"/>
                <w:szCs w:val="18"/>
              </w:rPr>
              <w:t xml:space="preserve">facturas </w:t>
            </w:r>
            <w:r w:rsidR="009506A3" w:rsidRPr="000E4918">
              <w:rPr>
                <w:rFonts w:ascii="Calibri" w:hAnsi="Calibri" w:cs="Calibri"/>
                <w:sz w:val="18"/>
                <w:szCs w:val="18"/>
              </w:rPr>
              <w:t>radicadas por</w:t>
            </w:r>
            <w:r w:rsidRPr="000E491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E09E9" w:rsidRPr="000E4918">
              <w:rPr>
                <w:rFonts w:ascii="Calibri" w:hAnsi="Calibri" w:cs="Calibri"/>
                <w:sz w:val="18"/>
                <w:szCs w:val="18"/>
              </w:rPr>
              <w:t>e</w:t>
            </w:r>
            <w:r w:rsidRPr="000E4918">
              <w:rPr>
                <w:rFonts w:ascii="Calibri" w:hAnsi="Calibri" w:cs="Calibri"/>
                <w:sz w:val="18"/>
                <w:szCs w:val="18"/>
              </w:rPr>
              <w:t xml:space="preserve">l proveedor </w:t>
            </w:r>
            <w:r w:rsidR="00355807" w:rsidRPr="000E4918">
              <w:rPr>
                <w:rFonts w:ascii="Calibri" w:hAnsi="Calibri" w:cs="Calibri"/>
                <w:sz w:val="18"/>
                <w:szCs w:val="18"/>
              </w:rPr>
              <w:t xml:space="preserve">de medicamentos </w:t>
            </w:r>
            <w:r w:rsidR="0045544C" w:rsidRPr="000E4918">
              <w:rPr>
                <w:rFonts w:ascii="Calibri" w:hAnsi="Calibri" w:cs="Calibri"/>
                <w:sz w:val="18"/>
                <w:szCs w:val="18"/>
              </w:rPr>
              <w:t>Comfandi facturas</w:t>
            </w:r>
            <w:r w:rsidRPr="000E491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A5A8C" w:rsidRPr="000E4918">
              <w:rPr>
                <w:rFonts w:ascii="Calibri" w:hAnsi="Calibri" w:cs="Calibri"/>
                <w:sz w:val="18"/>
                <w:szCs w:val="18"/>
              </w:rPr>
              <w:t>correspondientes a</w:t>
            </w:r>
            <w:r w:rsidR="0045544C" w:rsidRPr="000E4918">
              <w:rPr>
                <w:rFonts w:ascii="Calibri" w:hAnsi="Calibri" w:cs="Calibri"/>
                <w:sz w:val="18"/>
                <w:szCs w:val="18"/>
              </w:rPr>
              <w:t xml:space="preserve">l mes de </w:t>
            </w:r>
            <w:r w:rsidR="006040A6" w:rsidRPr="000E4918">
              <w:rPr>
                <w:rFonts w:ascii="Calibri" w:hAnsi="Calibri" w:cs="Calibri"/>
                <w:sz w:val="18"/>
                <w:szCs w:val="18"/>
              </w:rPr>
              <w:t>noviembre</w:t>
            </w:r>
            <w:r w:rsidR="00047E68" w:rsidRPr="000E491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1B75CA" w:rsidRPr="000E4918">
              <w:rPr>
                <w:rFonts w:ascii="Calibri" w:hAnsi="Calibri" w:cs="Calibri"/>
                <w:sz w:val="18"/>
                <w:szCs w:val="18"/>
              </w:rPr>
              <w:t>de 2025 de cada una de las ciudades</w:t>
            </w:r>
            <w:r w:rsidR="000A1956" w:rsidRPr="000E4918">
              <w:rPr>
                <w:rFonts w:ascii="Calibri" w:hAnsi="Calibri" w:cs="Calibri"/>
                <w:sz w:val="18"/>
                <w:szCs w:val="18"/>
              </w:rPr>
              <w:t xml:space="preserve"> en </w:t>
            </w:r>
            <w:r w:rsidR="009506A3" w:rsidRPr="000E4918">
              <w:rPr>
                <w:rFonts w:ascii="Calibri" w:hAnsi="Calibri" w:cs="Calibri"/>
                <w:sz w:val="18"/>
                <w:szCs w:val="18"/>
              </w:rPr>
              <w:t>las cuales</w:t>
            </w:r>
            <w:r w:rsidR="000A1956" w:rsidRPr="000E4918">
              <w:rPr>
                <w:rFonts w:ascii="Calibri" w:hAnsi="Calibri" w:cs="Calibri"/>
                <w:sz w:val="18"/>
                <w:szCs w:val="18"/>
              </w:rPr>
              <w:t xml:space="preserve"> se brinda el servicio.</w:t>
            </w:r>
            <w:r w:rsidRPr="000E4918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7ABA340A" w14:textId="73D39AEA" w:rsidR="00621CDA" w:rsidRPr="000E4918" w:rsidRDefault="009B55BB" w:rsidP="000E4918">
            <w:pPr>
              <w:rPr>
                <w:rFonts w:ascii="Calibri" w:hAnsi="Calibri" w:cs="Calibri"/>
                <w:sz w:val="18"/>
                <w:szCs w:val="18"/>
              </w:rPr>
            </w:pPr>
            <w:r w:rsidRPr="000E4918">
              <w:rPr>
                <w:rFonts w:ascii="Calibri" w:hAnsi="Calibri" w:cs="Calibri"/>
                <w:sz w:val="18"/>
                <w:szCs w:val="18"/>
              </w:rPr>
              <w:t xml:space="preserve">Estas facturas fueron trabajadas y enviadas </w:t>
            </w:r>
            <w:r w:rsidR="00BE4659" w:rsidRPr="000E4918">
              <w:rPr>
                <w:rFonts w:ascii="Calibri" w:hAnsi="Calibri" w:cs="Calibri"/>
                <w:sz w:val="18"/>
                <w:szCs w:val="18"/>
              </w:rPr>
              <w:t>a pago,</w:t>
            </w:r>
            <w:r w:rsidR="00590FBB" w:rsidRPr="000E491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687448" w:rsidRPr="000E4918">
              <w:rPr>
                <w:rFonts w:ascii="Calibri" w:hAnsi="Calibri" w:cs="Calibri"/>
                <w:sz w:val="18"/>
                <w:szCs w:val="18"/>
              </w:rPr>
              <w:t xml:space="preserve">por un valor de </w:t>
            </w:r>
            <w:r w:rsidR="000E4918" w:rsidRPr="000E4918">
              <w:rPr>
                <w:rFonts w:ascii="Calibri" w:hAnsi="Calibri" w:cs="Calibri"/>
                <w:sz w:val="18"/>
                <w:szCs w:val="18"/>
              </w:rPr>
              <w:t xml:space="preserve">$250.796.301, </w:t>
            </w:r>
            <w:r w:rsidR="003F57E4" w:rsidRPr="000E4918">
              <w:rPr>
                <w:rFonts w:ascii="Calibri" w:hAnsi="Calibri" w:cs="Calibri"/>
                <w:sz w:val="18"/>
                <w:szCs w:val="18"/>
              </w:rPr>
              <w:t xml:space="preserve">Se </w:t>
            </w:r>
            <w:r w:rsidR="007D4817" w:rsidRPr="000E4918">
              <w:rPr>
                <w:rFonts w:ascii="Calibri" w:hAnsi="Calibri" w:cs="Calibri"/>
                <w:sz w:val="18"/>
                <w:szCs w:val="18"/>
              </w:rPr>
              <w:t>verifico</w:t>
            </w:r>
            <w:r w:rsidR="003F57E4" w:rsidRPr="000E4918">
              <w:rPr>
                <w:rFonts w:ascii="Calibri" w:hAnsi="Calibri" w:cs="Calibri"/>
                <w:sz w:val="18"/>
                <w:szCs w:val="18"/>
              </w:rPr>
              <w:t xml:space="preserve"> los valores de las facturas radicadas </w:t>
            </w:r>
            <w:r w:rsidR="005816BA" w:rsidRPr="000E4918">
              <w:rPr>
                <w:rFonts w:ascii="Calibri" w:hAnsi="Calibri" w:cs="Calibri"/>
                <w:sz w:val="18"/>
                <w:szCs w:val="18"/>
              </w:rPr>
              <w:t>teniendo</w:t>
            </w:r>
            <w:r w:rsidR="003F57E4" w:rsidRPr="000E4918">
              <w:rPr>
                <w:rFonts w:ascii="Calibri" w:hAnsi="Calibri" w:cs="Calibri"/>
                <w:sz w:val="18"/>
                <w:szCs w:val="18"/>
              </w:rPr>
              <w:t xml:space="preserve"> en cuenta la contratación </w:t>
            </w:r>
            <w:r w:rsidR="001364F4" w:rsidRPr="000E4918">
              <w:rPr>
                <w:rFonts w:ascii="Calibri" w:hAnsi="Calibri" w:cs="Calibri"/>
                <w:sz w:val="18"/>
                <w:szCs w:val="18"/>
              </w:rPr>
              <w:t>vigente,</w:t>
            </w:r>
            <w:r w:rsidR="003F57E4" w:rsidRPr="000E4918">
              <w:rPr>
                <w:rFonts w:ascii="Calibri" w:hAnsi="Calibri" w:cs="Calibri"/>
                <w:sz w:val="18"/>
                <w:szCs w:val="18"/>
              </w:rPr>
              <w:t xml:space="preserve"> los manuales tarifarios y los topes de la resolución SENA.</w:t>
            </w:r>
          </w:p>
          <w:p w14:paraId="5A02C6DB" w14:textId="2C17F95D" w:rsidR="003F57E4" w:rsidRPr="002F553A" w:rsidRDefault="003F57E4" w:rsidP="00217BE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589BDE59" w14:textId="75BA3E62" w:rsidR="00F16B47" w:rsidRDefault="00F16B47" w:rsidP="00BA059A">
            <w:pPr>
              <w:pStyle w:val="Default"/>
              <w:numPr>
                <w:ilvl w:val="0"/>
                <w:numId w:val="2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guarda evidencias de la radicación envida por el proveedor en carpetas en el OneDrive del equipo.</w:t>
            </w:r>
          </w:p>
          <w:p w14:paraId="15084A2B" w14:textId="77777777" w:rsidR="00745776" w:rsidRDefault="00745776" w:rsidP="00745776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48664F3" w14:textId="7A1213D5" w:rsidR="00745776" w:rsidRDefault="00745776" w:rsidP="00196C4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RUTA:</w:t>
            </w:r>
          </w:p>
          <w:p w14:paraId="3793961A" w14:textId="611AB842" w:rsidR="00BE6F18" w:rsidRPr="00005BC6" w:rsidRDefault="008A7BE9" w:rsidP="00505702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5BC6">
              <w:rPr>
                <w:sz w:val="18"/>
                <w:szCs w:val="18"/>
              </w:rPr>
              <w:t xml:space="preserve">          </w:t>
            </w:r>
            <w:hyperlink r:id="rId12" w:history="1">
              <w:r w:rsidR="00A34C11" w:rsidRPr="00005BC6">
                <w:rPr>
                  <w:rFonts w:eastAsia="Times New Roman"/>
                  <w:color w:val="0000FF"/>
                  <w:sz w:val="18"/>
                  <w:szCs w:val="18"/>
                  <w:u w:val="single"/>
                  <w:lang w:eastAsia="es-CO"/>
                </w:rPr>
                <w:t>RADICACION 2025</w:t>
              </w:r>
            </w:hyperlink>
          </w:p>
        </w:tc>
      </w:tr>
      <w:bookmarkEnd w:id="2"/>
      <w:tr w:rsidR="009B6B7F" w:rsidRPr="002F553A" w14:paraId="584CDC69" w14:textId="77777777" w:rsidTr="00A669BE">
        <w:trPr>
          <w:trHeight w:val="212"/>
        </w:trPr>
        <w:tc>
          <w:tcPr>
            <w:tcW w:w="432" w:type="dxa"/>
          </w:tcPr>
          <w:p w14:paraId="6DF818C5" w14:textId="77777777" w:rsidR="00C17CD7" w:rsidRPr="002F553A" w:rsidRDefault="00C17CD7" w:rsidP="00367452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023" w:type="dxa"/>
          </w:tcPr>
          <w:p w14:paraId="61DB21AB" w14:textId="690081D2" w:rsidR="00C17CD7" w:rsidRPr="002F553A" w:rsidRDefault="002A460F" w:rsidP="002A460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A460F">
              <w:rPr>
                <w:rFonts w:ascii="Calibri" w:hAnsi="Calibri" w:cs="Calibri"/>
                <w:sz w:val="18"/>
                <w:szCs w:val="18"/>
              </w:rPr>
              <w:t>Verificar las tarifas y precios cobrados por las entidades contratadas con respecto a las tarifas y precios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460F">
              <w:rPr>
                <w:rFonts w:ascii="Calibri" w:hAnsi="Calibri" w:cs="Calibri"/>
                <w:sz w:val="18"/>
                <w:szCs w:val="18"/>
              </w:rPr>
              <w:t>contratados, generar las observaciones y glosas respectivas producto de la revisión de tarifas y valores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460F">
              <w:rPr>
                <w:rFonts w:ascii="Calibri" w:hAnsi="Calibri" w:cs="Calibri"/>
                <w:sz w:val="18"/>
                <w:szCs w:val="18"/>
              </w:rPr>
              <w:t>cobrados y notificar a las entidades contratadas para la respectiva conciliación.</w:t>
            </w:r>
          </w:p>
        </w:tc>
        <w:tc>
          <w:tcPr>
            <w:tcW w:w="2535" w:type="dxa"/>
          </w:tcPr>
          <w:p w14:paraId="063978CD" w14:textId="6FBD41CC" w:rsidR="00CD7C40" w:rsidRDefault="00CD7C40" w:rsidP="008A7BE9">
            <w:pPr>
              <w:rPr>
                <w:rFonts w:ascii="Calibri" w:hAnsi="Calibri" w:cs="Calibri"/>
                <w:sz w:val="18"/>
                <w:szCs w:val="18"/>
              </w:rPr>
            </w:pPr>
            <w:r w:rsidRPr="008A7BE9">
              <w:rPr>
                <w:rFonts w:ascii="Calibri" w:hAnsi="Calibri" w:cs="Calibri"/>
                <w:sz w:val="18"/>
                <w:szCs w:val="18"/>
              </w:rPr>
              <w:t>Se realiz</w:t>
            </w:r>
            <w:r w:rsidR="00D80BDA">
              <w:rPr>
                <w:rFonts w:ascii="Calibri" w:hAnsi="Calibri" w:cs="Calibri"/>
                <w:sz w:val="18"/>
                <w:szCs w:val="18"/>
              </w:rPr>
              <w:t>o</w:t>
            </w:r>
            <w:r w:rsidR="004F4FA8">
              <w:rPr>
                <w:rFonts w:ascii="Calibri" w:hAnsi="Calibri" w:cs="Calibri"/>
                <w:sz w:val="18"/>
                <w:szCs w:val="18"/>
              </w:rPr>
              <w:t xml:space="preserve"> la verificación de los precios factura</w:t>
            </w:r>
            <w:r w:rsidR="002B55DE">
              <w:rPr>
                <w:rFonts w:ascii="Calibri" w:hAnsi="Calibri" w:cs="Calibri"/>
                <w:sz w:val="18"/>
                <w:szCs w:val="18"/>
              </w:rPr>
              <w:t xml:space="preserve">dos </w:t>
            </w:r>
            <w:r w:rsidR="00785DBE">
              <w:rPr>
                <w:rFonts w:ascii="Calibri" w:hAnsi="Calibri" w:cs="Calibri"/>
                <w:sz w:val="18"/>
                <w:szCs w:val="18"/>
              </w:rPr>
              <w:t xml:space="preserve">por el proveedor, con base en </w:t>
            </w:r>
            <w:r w:rsidR="00D53536">
              <w:rPr>
                <w:rFonts w:ascii="Calibri" w:hAnsi="Calibri" w:cs="Calibri"/>
                <w:sz w:val="18"/>
                <w:szCs w:val="18"/>
              </w:rPr>
              <w:t xml:space="preserve">el </w:t>
            </w:r>
            <w:r w:rsidR="00D53536" w:rsidRPr="008A7BE9">
              <w:rPr>
                <w:rFonts w:ascii="Calibri" w:hAnsi="Calibri" w:cs="Calibri"/>
                <w:sz w:val="18"/>
                <w:szCs w:val="18"/>
              </w:rPr>
              <w:t>portafolio</w:t>
            </w:r>
            <w:r w:rsidR="00973C8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F6061">
              <w:rPr>
                <w:rFonts w:ascii="Calibri" w:hAnsi="Calibri" w:cs="Calibri"/>
                <w:sz w:val="18"/>
                <w:szCs w:val="18"/>
              </w:rPr>
              <w:t>de me</w:t>
            </w:r>
            <w:r w:rsidR="005608FE">
              <w:rPr>
                <w:rFonts w:ascii="Calibri" w:hAnsi="Calibri" w:cs="Calibri"/>
                <w:sz w:val="18"/>
                <w:szCs w:val="18"/>
              </w:rPr>
              <w:t xml:space="preserve">dicamentos del </w:t>
            </w:r>
            <w:r w:rsidR="00973C84">
              <w:rPr>
                <w:rFonts w:ascii="Calibri" w:hAnsi="Calibri" w:cs="Calibri"/>
                <w:sz w:val="18"/>
                <w:szCs w:val="18"/>
              </w:rPr>
              <w:t>S</w:t>
            </w:r>
            <w:r w:rsidR="005608FE">
              <w:rPr>
                <w:rFonts w:ascii="Calibri" w:hAnsi="Calibri" w:cs="Calibri"/>
                <w:sz w:val="18"/>
                <w:szCs w:val="18"/>
              </w:rPr>
              <w:t xml:space="preserve">ENA, con el fin de identificar posibles </w:t>
            </w:r>
            <w:r w:rsidR="006A45E9">
              <w:rPr>
                <w:rFonts w:ascii="Calibri" w:hAnsi="Calibri" w:cs="Calibri"/>
                <w:sz w:val="18"/>
                <w:szCs w:val="18"/>
              </w:rPr>
              <w:t>inconsistencias o diferencias en los valores cobrados</w:t>
            </w:r>
            <w:r w:rsidR="00FD70CD">
              <w:rPr>
                <w:rFonts w:ascii="Calibri" w:hAnsi="Calibri" w:cs="Calibri"/>
                <w:sz w:val="18"/>
                <w:szCs w:val="18"/>
              </w:rPr>
              <w:t>.</w:t>
            </w:r>
            <w:r w:rsidR="005A54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D70CD">
              <w:rPr>
                <w:rFonts w:ascii="Calibri" w:hAnsi="Calibri" w:cs="Calibri"/>
                <w:sz w:val="18"/>
                <w:szCs w:val="18"/>
              </w:rPr>
              <w:t xml:space="preserve">Las </w:t>
            </w:r>
            <w:r w:rsidR="002E718B">
              <w:rPr>
                <w:rFonts w:ascii="Calibri" w:hAnsi="Calibri" w:cs="Calibri"/>
                <w:sz w:val="18"/>
                <w:szCs w:val="18"/>
              </w:rPr>
              <w:t xml:space="preserve">diferencias encontradas en los valores facturados serán motivos de glosas </w:t>
            </w:r>
            <w:r w:rsidR="00AF2206">
              <w:rPr>
                <w:rFonts w:ascii="Calibri" w:hAnsi="Calibri" w:cs="Calibri"/>
                <w:sz w:val="18"/>
                <w:szCs w:val="18"/>
              </w:rPr>
              <w:t>las cuales fueron notificados al proveedor</w:t>
            </w:r>
            <w:r w:rsidR="0047006A">
              <w:rPr>
                <w:rFonts w:ascii="Calibri" w:hAnsi="Calibri" w:cs="Calibri"/>
                <w:sz w:val="18"/>
                <w:szCs w:val="18"/>
              </w:rPr>
              <w:t xml:space="preserve"> para dar inicio al proceso de </w:t>
            </w:r>
            <w:r w:rsidR="00D53536">
              <w:rPr>
                <w:rFonts w:ascii="Calibri" w:hAnsi="Calibri" w:cs="Calibri"/>
                <w:sz w:val="18"/>
                <w:szCs w:val="18"/>
              </w:rPr>
              <w:t>conciliación de glosas.</w:t>
            </w:r>
            <w:r w:rsidR="006A45E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4539B840" w14:textId="77777777" w:rsidR="00072C0C" w:rsidRPr="008A7BE9" w:rsidRDefault="00072C0C" w:rsidP="008A7BE9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EA790BD" w14:textId="12804FDC" w:rsidR="00DB36E7" w:rsidRPr="002F553A" w:rsidRDefault="00DB36E7" w:rsidP="009001B9">
            <w:pPr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5A2872DE" w14:textId="77777777" w:rsidR="00C17CD7" w:rsidRDefault="00D20339" w:rsidP="00217BEE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F553A">
              <w:rPr>
                <w:rFonts w:ascii="Calibri" w:hAnsi="Calibri" w:cs="Calibri"/>
                <w:sz w:val="18"/>
                <w:szCs w:val="18"/>
              </w:rPr>
              <w:t>Se guarda</w:t>
            </w:r>
            <w:r w:rsidR="00464354">
              <w:rPr>
                <w:rFonts w:ascii="Calibri" w:hAnsi="Calibri" w:cs="Calibri"/>
                <w:sz w:val="18"/>
                <w:szCs w:val="18"/>
              </w:rPr>
              <w:t xml:space="preserve"> en Excel la </w:t>
            </w:r>
            <w:r w:rsidR="00414D63">
              <w:rPr>
                <w:rFonts w:ascii="Calibri" w:hAnsi="Calibri" w:cs="Calibri"/>
                <w:sz w:val="18"/>
                <w:szCs w:val="18"/>
              </w:rPr>
              <w:t xml:space="preserve">revisión de las facturas con </w:t>
            </w:r>
            <w:r w:rsidR="00C36285">
              <w:rPr>
                <w:rFonts w:ascii="Calibri" w:hAnsi="Calibri" w:cs="Calibri"/>
                <w:sz w:val="18"/>
                <w:szCs w:val="18"/>
              </w:rPr>
              <w:t xml:space="preserve">los </w:t>
            </w:r>
            <w:r w:rsidR="00C36285" w:rsidRPr="002F553A">
              <w:rPr>
                <w:rFonts w:ascii="Calibri" w:hAnsi="Calibri" w:cs="Calibri"/>
                <w:sz w:val="18"/>
                <w:szCs w:val="18"/>
              </w:rPr>
              <w:t>precios</w:t>
            </w:r>
            <w:r w:rsidR="00C36285">
              <w:rPr>
                <w:rFonts w:ascii="Calibri" w:hAnsi="Calibri" w:cs="Calibri"/>
                <w:sz w:val="18"/>
                <w:szCs w:val="18"/>
              </w:rPr>
              <w:t xml:space="preserve"> estipulados</w:t>
            </w:r>
            <w:r w:rsidR="00B31036">
              <w:rPr>
                <w:rFonts w:ascii="Calibri" w:hAnsi="Calibri" w:cs="Calibri"/>
                <w:sz w:val="18"/>
                <w:szCs w:val="18"/>
              </w:rPr>
              <w:t xml:space="preserve"> y las glosas encontradas por las diferencias de precios.</w:t>
            </w:r>
          </w:p>
          <w:p w14:paraId="0B0B8960" w14:textId="77777777" w:rsidR="00B31036" w:rsidRDefault="00B31036" w:rsidP="00217BEE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A33C9BE" w14:textId="77777777" w:rsidR="00B31036" w:rsidRDefault="00B31036" w:rsidP="00217BEE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Ruta:</w:t>
            </w:r>
          </w:p>
          <w:p w14:paraId="3C6D84B1" w14:textId="507E0237" w:rsidR="007B4F4F" w:rsidRPr="00005BC6" w:rsidRDefault="00005BC6" w:rsidP="00217BEE">
            <w:pPr>
              <w:pStyle w:val="Default"/>
              <w:jc w:val="both"/>
              <w:rPr>
                <w:rFonts w:ascii="Calibri" w:hAnsi="Calibri" w:cs="Calibri"/>
                <w:color w:val="167AF3" w:themeColor="accent1" w:themeTint="99"/>
                <w:sz w:val="20"/>
                <w:szCs w:val="20"/>
              </w:rPr>
            </w:pPr>
            <w:hyperlink r:id="rId13" w:history="1">
              <w:r w:rsidRPr="00005BC6">
                <w:rPr>
                  <w:rStyle w:val="Hipervnculo"/>
                  <w:rFonts w:ascii="Calibri" w:hAnsi="Calibri" w:cs="Calibri"/>
                  <w:color w:val="167AF3" w:themeColor="accent1" w:themeTint="99"/>
                  <w:sz w:val="20"/>
                  <w:szCs w:val="20"/>
                </w:rPr>
                <w:t>RADICACION 2025</w:t>
              </w:r>
            </w:hyperlink>
          </w:p>
          <w:p w14:paraId="6D68608C" w14:textId="7A996543" w:rsidR="007B4F4F" w:rsidRPr="00B31036" w:rsidRDefault="007B4F4F" w:rsidP="00005BC6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B6B7F" w:rsidRPr="002F553A" w14:paraId="20140E81" w14:textId="77777777" w:rsidTr="00A669BE">
        <w:trPr>
          <w:trHeight w:val="212"/>
        </w:trPr>
        <w:tc>
          <w:tcPr>
            <w:tcW w:w="432" w:type="dxa"/>
          </w:tcPr>
          <w:p w14:paraId="17B0843C" w14:textId="77777777" w:rsidR="00C17CD7" w:rsidRPr="002F553A" w:rsidRDefault="00C17CD7" w:rsidP="00367452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023" w:type="dxa"/>
          </w:tcPr>
          <w:p w14:paraId="7B4B10DF" w14:textId="11C34EAE" w:rsidR="002A460F" w:rsidRPr="002A460F" w:rsidRDefault="002A460F" w:rsidP="002A460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A460F">
              <w:rPr>
                <w:rFonts w:ascii="Calibri" w:hAnsi="Calibri" w:cs="Calibri"/>
                <w:sz w:val="18"/>
                <w:szCs w:val="18"/>
              </w:rPr>
              <w:t>Participar en la conciliación de glosas con las entidades contratadas, elaborando las actas de conciliación</w:t>
            </w:r>
          </w:p>
          <w:p w14:paraId="69CDAE56" w14:textId="09D32616" w:rsidR="00C17CD7" w:rsidRPr="002F553A" w:rsidRDefault="002A460F" w:rsidP="002A460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A460F">
              <w:rPr>
                <w:rFonts w:ascii="Calibri" w:hAnsi="Calibri" w:cs="Calibri"/>
                <w:sz w:val="18"/>
                <w:szCs w:val="18"/>
              </w:rPr>
              <w:t>firmadas por las partes</w:t>
            </w:r>
          </w:p>
        </w:tc>
        <w:tc>
          <w:tcPr>
            <w:tcW w:w="2535" w:type="dxa"/>
          </w:tcPr>
          <w:p w14:paraId="5D78E445" w14:textId="4AF4A97C" w:rsidR="00737D6F" w:rsidRPr="002F553A" w:rsidRDefault="00737D6F" w:rsidP="00737D6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Se envía al proveedor las glosas encontradas al momento de realizar la revisión exhaustiva de la facturación radicada en el mes de </w:t>
            </w:r>
            <w:r w:rsidR="00F06517">
              <w:rPr>
                <w:rFonts w:ascii="Calibri" w:hAnsi="Calibri" w:cs="Calibri"/>
                <w:sz w:val="18"/>
                <w:szCs w:val="18"/>
              </w:rPr>
              <w:t>noviembre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del 2025</w:t>
            </w:r>
            <w:r w:rsidR="00711807">
              <w:rPr>
                <w:rFonts w:ascii="Calibri" w:hAnsi="Calibri" w:cs="Calibri"/>
                <w:sz w:val="18"/>
                <w:szCs w:val="18"/>
              </w:rPr>
              <w:t xml:space="preserve">, glosa que dio un valor de $56.971 por diferencia de </w:t>
            </w:r>
            <w:r w:rsidR="00B267B9">
              <w:rPr>
                <w:rFonts w:ascii="Calibri" w:hAnsi="Calibri" w:cs="Calibri"/>
                <w:sz w:val="18"/>
                <w:szCs w:val="18"/>
              </w:rPr>
              <w:t>precios, así</w:t>
            </w:r>
            <w:r w:rsidR="00B75491">
              <w:rPr>
                <w:rFonts w:ascii="Calibri" w:hAnsi="Calibri" w:cs="Calibri"/>
                <w:sz w:val="18"/>
                <w:szCs w:val="18"/>
              </w:rPr>
              <w:t xml:space="preserve"> como la glosa técnica del 2% de aquel</w:t>
            </w:r>
            <w:r w:rsidR="000942A7">
              <w:rPr>
                <w:rFonts w:ascii="Calibri" w:hAnsi="Calibri" w:cs="Calibri"/>
                <w:sz w:val="18"/>
                <w:szCs w:val="18"/>
              </w:rPr>
              <w:t xml:space="preserve">los medicamentos entregados después de las 48 horas </w:t>
            </w:r>
            <w:r w:rsidR="000D1178">
              <w:rPr>
                <w:rFonts w:ascii="Calibri" w:hAnsi="Calibri" w:cs="Calibri"/>
                <w:sz w:val="18"/>
                <w:szCs w:val="18"/>
              </w:rPr>
              <w:t xml:space="preserve">todo esto </w:t>
            </w:r>
            <w:r>
              <w:rPr>
                <w:rFonts w:ascii="Calibri" w:hAnsi="Calibri" w:cs="Calibri"/>
                <w:sz w:val="18"/>
                <w:szCs w:val="18"/>
              </w:rPr>
              <w:t>bajo la supervisión de</w:t>
            </w:r>
            <w:r w:rsidR="00850E5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C45C0">
              <w:rPr>
                <w:rFonts w:ascii="Calibri" w:hAnsi="Calibri" w:cs="Calibri"/>
                <w:sz w:val="18"/>
                <w:szCs w:val="18"/>
              </w:rPr>
              <w:t>l</w:t>
            </w:r>
            <w:r w:rsidR="00850E5C">
              <w:rPr>
                <w:rFonts w:ascii="Calibri" w:hAnsi="Calibri" w:cs="Calibri"/>
                <w:sz w:val="18"/>
                <w:szCs w:val="18"/>
              </w:rPr>
              <w:t>a</w:t>
            </w:r>
            <w:r w:rsidR="000C45C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2D6D09">
              <w:rPr>
                <w:rFonts w:ascii="Calibri" w:hAnsi="Calibri" w:cs="Calibri"/>
                <w:sz w:val="18"/>
                <w:szCs w:val="18"/>
              </w:rPr>
              <w:t>médic</w:t>
            </w:r>
            <w:r w:rsidR="00850E5C">
              <w:rPr>
                <w:rFonts w:ascii="Calibri" w:hAnsi="Calibri" w:cs="Calibri"/>
                <w:sz w:val="18"/>
                <w:szCs w:val="18"/>
              </w:rPr>
              <w:t>a</w:t>
            </w:r>
            <w:r w:rsidR="000C45C0">
              <w:rPr>
                <w:rFonts w:ascii="Calibri" w:hAnsi="Calibri" w:cs="Calibri"/>
                <w:sz w:val="18"/>
                <w:szCs w:val="18"/>
              </w:rPr>
              <w:t xml:space="preserve"> auditor</w:t>
            </w:r>
            <w:r w:rsidR="00850E5C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del SMA.</w:t>
            </w:r>
          </w:p>
          <w:p w14:paraId="12A61075" w14:textId="01DB848E" w:rsidR="00C17CD7" w:rsidRPr="002F553A" w:rsidRDefault="00C17CD7" w:rsidP="00737D6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07D20B9C" w14:textId="7B043AE1" w:rsidR="00C2336A" w:rsidRPr="002F553A" w:rsidRDefault="001B5339" w:rsidP="00C2336A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envía archivo en Excel al proveedor para revisión y conciliación de glosas.</w:t>
            </w:r>
          </w:p>
        </w:tc>
      </w:tr>
      <w:tr w:rsidR="009B6B7F" w:rsidRPr="002F553A" w14:paraId="6F1162FC" w14:textId="77777777" w:rsidTr="00A669BE">
        <w:trPr>
          <w:trHeight w:val="212"/>
        </w:trPr>
        <w:tc>
          <w:tcPr>
            <w:tcW w:w="432" w:type="dxa"/>
          </w:tcPr>
          <w:p w14:paraId="3C7D327F" w14:textId="77777777" w:rsidR="00C17CD7" w:rsidRPr="002F553A" w:rsidRDefault="00C17CD7" w:rsidP="00367452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bookmarkStart w:id="3" w:name="_Hlk184758615"/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023" w:type="dxa"/>
          </w:tcPr>
          <w:p w14:paraId="48F3B863" w14:textId="5121B07E" w:rsidR="002A460F" w:rsidRPr="002A460F" w:rsidRDefault="002A460F" w:rsidP="002A460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A460F">
              <w:rPr>
                <w:rFonts w:ascii="Calibri" w:hAnsi="Calibri" w:cs="Calibri"/>
                <w:sz w:val="18"/>
                <w:szCs w:val="18"/>
              </w:rPr>
              <w:t>Auditar las cuentas medicas en el aplicativo, aplicando los controles de cuentas a pagar, notas débito o</w:t>
            </w:r>
          </w:p>
          <w:p w14:paraId="2A06FE7E" w14:textId="48F59331" w:rsidR="00C17CD7" w:rsidRPr="002F553A" w:rsidRDefault="002A460F" w:rsidP="002A460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A460F">
              <w:rPr>
                <w:rFonts w:ascii="Calibri" w:hAnsi="Calibri" w:cs="Calibri"/>
                <w:sz w:val="18"/>
                <w:szCs w:val="18"/>
              </w:rPr>
              <w:t>crédito.</w:t>
            </w:r>
          </w:p>
        </w:tc>
        <w:tc>
          <w:tcPr>
            <w:tcW w:w="2535" w:type="dxa"/>
          </w:tcPr>
          <w:p w14:paraId="76127722" w14:textId="1D8280E7" w:rsidR="00BF622E" w:rsidRPr="00BF622E" w:rsidRDefault="00BF622E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auto"/>
                <w:sz w:val="18"/>
                <w:szCs w:val="18"/>
              </w:rPr>
              <w:t>Se ingres</w:t>
            </w:r>
            <w:r w:rsidR="00432E8F">
              <w:rPr>
                <w:rFonts w:ascii="Calibri" w:hAnsi="Calibri" w:cs="Calibri"/>
                <w:color w:val="auto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 xml:space="preserve"> al aplicativo de manera parcial las facturas que se enviaron a pago.</w:t>
            </w:r>
          </w:p>
          <w:p w14:paraId="61F4E74E" w14:textId="4AE9F0F2" w:rsidR="00B32756" w:rsidRPr="00C520DA" w:rsidRDefault="00BF622E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auto"/>
                <w:sz w:val="18"/>
                <w:szCs w:val="18"/>
              </w:rPr>
              <w:t>Se realiz</w:t>
            </w:r>
            <w:r w:rsidR="00903E3D">
              <w:rPr>
                <w:rFonts w:ascii="Calibri" w:hAnsi="Calibri" w:cs="Calibri"/>
                <w:color w:val="auto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 xml:space="preserve"> revisión y aprobación de </w:t>
            </w:r>
            <w:r w:rsidR="00A459F0">
              <w:rPr>
                <w:rFonts w:ascii="Calibri" w:hAnsi="Calibri" w:cs="Calibri"/>
                <w:color w:val="auto"/>
                <w:sz w:val="18"/>
                <w:szCs w:val="18"/>
              </w:rPr>
              <w:t>facturas y</w:t>
            </w:r>
            <w:r w:rsidR="00D77018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notas crédito 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en aplicativo de facturación SI</w:t>
            </w:r>
            <w:r w:rsidR="00127B4C">
              <w:rPr>
                <w:rFonts w:ascii="Calibri" w:hAnsi="Calibri" w:cs="Calibri"/>
                <w:color w:val="auto"/>
                <w:sz w:val="18"/>
                <w:szCs w:val="18"/>
              </w:rPr>
              <w:t>IF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 xml:space="preserve"> NACION.</w:t>
            </w:r>
          </w:p>
          <w:p w14:paraId="66A4B6F4" w14:textId="77777777" w:rsidR="00C520DA" w:rsidRPr="00C520DA" w:rsidRDefault="00C520DA" w:rsidP="00C520DA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95DDEC5" w14:textId="083842D2" w:rsidR="00127B4C" w:rsidRPr="002F553A" w:rsidRDefault="00127B4C" w:rsidP="00385B0B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130EB924" w14:textId="6A7586AA" w:rsidR="00905001" w:rsidRDefault="00BF622E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Registro aplicativo SMA</w:t>
            </w:r>
          </w:p>
          <w:p w14:paraId="313DD4E1" w14:textId="75BB88BE" w:rsidR="00A57DDC" w:rsidRPr="00A57DDC" w:rsidRDefault="00A57DDC" w:rsidP="00A57DDC">
            <w:pPr>
              <w:pStyle w:val="Default"/>
              <w:jc w:val="both"/>
              <w:rPr>
                <w:rFonts w:ascii="Calibri" w:hAnsi="Calibri" w:cs="Calibri"/>
                <w:color w:val="4AA8E6" w:themeColor="text2" w:themeTint="99"/>
                <w:sz w:val="18"/>
                <w:szCs w:val="18"/>
              </w:rPr>
            </w:pPr>
            <w:r w:rsidRPr="00A57DDC">
              <w:rPr>
                <w:rFonts w:ascii="Calibri" w:hAnsi="Calibri" w:cs="Calibri"/>
                <w:color w:val="4AA8E6" w:themeColor="text2" w:themeTint="99"/>
                <w:sz w:val="18"/>
                <w:szCs w:val="18"/>
              </w:rPr>
              <w:t xml:space="preserve">                  https://sma.sena.edu.co/portal/html/</w:t>
            </w:r>
          </w:p>
          <w:p w14:paraId="3514FFA3" w14:textId="54A94399" w:rsidR="00BF622E" w:rsidRDefault="00BF622E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Ingreso plataforma SIFF NACION</w:t>
            </w:r>
          </w:p>
          <w:p w14:paraId="20223B07" w14:textId="06579814" w:rsidR="008A7BE9" w:rsidRPr="00A57DDC" w:rsidRDefault="008A7BE9" w:rsidP="008A7BE9">
            <w:pPr>
              <w:pStyle w:val="Default"/>
              <w:ind w:left="720"/>
              <w:jc w:val="both"/>
              <w:rPr>
                <w:rFonts w:ascii="Calibri" w:hAnsi="Calibri" w:cs="Calibri"/>
                <w:color w:val="4AA8E6" w:themeColor="text2" w:themeTint="99"/>
                <w:sz w:val="18"/>
                <w:szCs w:val="18"/>
              </w:rPr>
            </w:pPr>
            <w:r w:rsidRPr="00A57DDC">
              <w:rPr>
                <w:rFonts w:ascii="Calibri" w:hAnsi="Calibri" w:cs="Calibri"/>
                <w:color w:val="4AA8E6" w:themeColor="text2" w:themeTint="99"/>
                <w:sz w:val="18"/>
                <w:szCs w:val="18"/>
              </w:rPr>
              <w:t>https://validador.siifnacion.gov.co/auth/login</w:t>
            </w:r>
          </w:p>
          <w:p w14:paraId="0B903610" w14:textId="62C01EB6" w:rsidR="00127B4C" w:rsidRDefault="00127B4C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Comunicación vía telefónica con la plataforma de SIIF NACION.</w:t>
            </w:r>
          </w:p>
          <w:p w14:paraId="513811D8" w14:textId="7DB9E0FC" w:rsidR="005505CE" w:rsidRPr="002F553A" w:rsidRDefault="005505CE" w:rsidP="00385B0B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bookmarkEnd w:id="3"/>
      <w:tr w:rsidR="009B6B7F" w:rsidRPr="002F553A" w14:paraId="43804252" w14:textId="77777777" w:rsidTr="00A669BE">
        <w:trPr>
          <w:trHeight w:val="212"/>
        </w:trPr>
        <w:tc>
          <w:tcPr>
            <w:tcW w:w="432" w:type="dxa"/>
          </w:tcPr>
          <w:p w14:paraId="6D5D8E22" w14:textId="4D9551C1" w:rsidR="00CC08B3" w:rsidRPr="002F553A" w:rsidRDefault="00CC08B3" w:rsidP="00367452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023" w:type="dxa"/>
          </w:tcPr>
          <w:p w14:paraId="18D21ACF" w14:textId="50199DC6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Remitir para tramite de pago las respectivas cuentas médicas y de medicamentos con los respectivos</w:t>
            </w:r>
          </w:p>
          <w:p w14:paraId="3922B00E" w14:textId="4F5B36F6" w:rsidR="00CC08B3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soportes de glosas, notas débito o crédito.</w:t>
            </w:r>
          </w:p>
        </w:tc>
        <w:tc>
          <w:tcPr>
            <w:tcW w:w="2535" w:type="dxa"/>
          </w:tcPr>
          <w:p w14:paraId="2CE79685" w14:textId="58917E0A" w:rsidR="00707F86" w:rsidRPr="002F553A" w:rsidRDefault="00381A92" w:rsidP="00707F86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realiz</w:t>
            </w:r>
            <w:r w:rsidR="00D21CF8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informe de supervisión de</w:t>
            </w:r>
            <w:r w:rsidR="000A011B">
              <w:rPr>
                <w:rFonts w:ascii="Calibri" w:hAnsi="Calibri" w:cs="Calibri"/>
                <w:sz w:val="18"/>
                <w:szCs w:val="18"/>
              </w:rPr>
              <w:t>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27FB9">
              <w:rPr>
                <w:rFonts w:ascii="Calibri" w:hAnsi="Calibri" w:cs="Calibri"/>
                <w:sz w:val="18"/>
                <w:szCs w:val="18"/>
              </w:rPr>
              <w:t>pago correspondiente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 a</w:t>
            </w:r>
            <w:r w:rsidR="00756C9E">
              <w:rPr>
                <w:rFonts w:ascii="Calibri" w:hAnsi="Calibri" w:cs="Calibri"/>
                <w:sz w:val="18"/>
                <w:szCs w:val="18"/>
              </w:rPr>
              <w:t>l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56C9E">
              <w:rPr>
                <w:rFonts w:ascii="Calibri" w:hAnsi="Calibri" w:cs="Calibri"/>
                <w:sz w:val="18"/>
                <w:szCs w:val="18"/>
              </w:rPr>
              <w:t>contrato</w:t>
            </w:r>
            <w:r w:rsidR="00DA6D26">
              <w:rPr>
                <w:rFonts w:ascii="Calibri" w:hAnsi="Calibri" w:cs="Calibri"/>
                <w:sz w:val="18"/>
                <w:szCs w:val="18"/>
              </w:rPr>
              <w:t xml:space="preserve"> de medicamentos </w:t>
            </w:r>
            <w:r w:rsidR="002F39BC">
              <w:rPr>
                <w:rFonts w:ascii="Calibri" w:hAnsi="Calibri" w:cs="Calibri"/>
                <w:sz w:val="18"/>
                <w:szCs w:val="18"/>
              </w:rPr>
              <w:t>CO1.PCCNTR.</w:t>
            </w:r>
            <w:r w:rsidR="00756C9E">
              <w:rPr>
                <w:rFonts w:ascii="Calibri" w:hAnsi="Calibri" w:cs="Calibri"/>
                <w:sz w:val="18"/>
                <w:szCs w:val="18"/>
              </w:rPr>
              <w:t>79</w:t>
            </w:r>
            <w:r w:rsidR="00DA6D26">
              <w:rPr>
                <w:rFonts w:ascii="Calibri" w:hAnsi="Calibri" w:cs="Calibri"/>
                <w:sz w:val="18"/>
                <w:szCs w:val="18"/>
              </w:rPr>
              <w:t>31312</w:t>
            </w:r>
            <w:r w:rsidR="00CC4E96">
              <w:rPr>
                <w:rFonts w:ascii="Calibri" w:hAnsi="Calibri" w:cs="Calibri"/>
                <w:sz w:val="18"/>
                <w:szCs w:val="18"/>
              </w:rPr>
              <w:t>,</w:t>
            </w:r>
            <w:r w:rsidR="002F39B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A762B">
              <w:rPr>
                <w:rFonts w:ascii="Calibri" w:hAnsi="Calibri" w:cs="Calibri"/>
                <w:sz w:val="18"/>
                <w:szCs w:val="18"/>
              </w:rPr>
              <w:t xml:space="preserve">las </w:t>
            </w:r>
            <w:r w:rsidR="0053232B">
              <w:rPr>
                <w:rFonts w:ascii="Calibri" w:hAnsi="Calibri" w:cs="Calibri"/>
                <w:sz w:val="18"/>
                <w:szCs w:val="18"/>
              </w:rPr>
              <w:t>facturas</w:t>
            </w:r>
            <w:r w:rsidR="00FA762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correspondientes a este pago fueron </w:t>
            </w:r>
            <w:r w:rsidR="00FA762B">
              <w:rPr>
                <w:rFonts w:ascii="Calibri" w:hAnsi="Calibri" w:cs="Calibri"/>
                <w:sz w:val="18"/>
                <w:szCs w:val="18"/>
              </w:rPr>
              <w:t>revisadas y auditadas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 durante </w:t>
            </w:r>
            <w:r w:rsidR="00FA762B">
              <w:rPr>
                <w:rFonts w:ascii="Calibri" w:hAnsi="Calibri" w:cs="Calibri"/>
                <w:sz w:val="18"/>
                <w:szCs w:val="18"/>
              </w:rPr>
              <w:t xml:space="preserve">el mes </w:t>
            </w:r>
            <w:r w:rsidR="004474EF">
              <w:rPr>
                <w:rFonts w:ascii="Calibri" w:hAnsi="Calibri" w:cs="Calibri"/>
                <w:sz w:val="18"/>
                <w:szCs w:val="18"/>
              </w:rPr>
              <w:t xml:space="preserve">noviembre 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de 2025 </w:t>
            </w:r>
            <w:r w:rsidR="0053232B">
              <w:rPr>
                <w:rFonts w:ascii="Calibri" w:hAnsi="Calibri" w:cs="Calibri"/>
                <w:sz w:val="18"/>
                <w:szCs w:val="18"/>
              </w:rPr>
              <w:t xml:space="preserve">con sus </w:t>
            </w:r>
            <w:r w:rsidR="0053232B">
              <w:rPr>
                <w:rFonts w:ascii="Calibri" w:hAnsi="Calibri" w:cs="Calibri"/>
                <w:sz w:val="18"/>
                <w:szCs w:val="18"/>
              </w:rPr>
              <w:lastRenderedPageBreak/>
              <w:t>respectivos soportes</w:t>
            </w:r>
            <w:r w:rsidR="00CC4E96">
              <w:rPr>
                <w:rFonts w:ascii="Calibri" w:hAnsi="Calibri" w:cs="Calibri"/>
                <w:sz w:val="18"/>
                <w:szCs w:val="18"/>
              </w:rPr>
              <w:t>, así como también</w:t>
            </w:r>
            <w:r w:rsidR="00DC4B9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el diligenciamiento del </w:t>
            </w:r>
            <w:r w:rsidR="00DC4B94">
              <w:rPr>
                <w:rFonts w:ascii="Calibri" w:hAnsi="Calibri" w:cs="Calibri"/>
                <w:sz w:val="18"/>
                <w:szCs w:val="18"/>
              </w:rPr>
              <w:t>cuadro económico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 en el cual </w:t>
            </w:r>
            <w:r w:rsidR="005B47BB">
              <w:rPr>
                <w:rFonts w:ascii="Calibri" w:hAnsi="Calibri" w:cs="Calibri"/>
                <w:sz w:val="18"/>
                <w:szCs w:val="18"/>
              </w:rPr>
              <w:t>se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="005B47BB">
              <w:rPr>
                <w:rFonts w:ascii="Calibri" w:hAnsi="Calibri" w:cs="Calibri"/>
                <w:sz w:val="18"/>
                <w:szCs w:val="18"/>
              </w:rPr>
              <w:t>uede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 evidenciar </w:t>
            </w:r>
            <w:r w:rsidR="00CC4E96">
              <w:rPr>
                <w:rFonts w:ascii="Calibri" w:hAnsi="Calibri" w:cs="Calibri"/>
                <w:sz w:val="18"/>
                <w:szCs w:val="18"/>
              </w:rPr>
              <w:t>con e</w:t>
            </w:r>
            <w:r w:rsidR="00C6519D">
              <w:rPr>
                <w:rFonts w:ascii="Calibri" w:hAnsi="Calibri" w:cs="Calibri"/>
                <w:sz w:val="18"/>
                <w:szCs w:val="18"/>
              </w:rPr>
              <w:t>l valor del contrato, el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 monto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 ejecutado y el saldo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 restante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 del contrato</w:t>
            </w:r>
            <w:r w:rsidR="00DC4B94">
              <w:rPr>
                <w:rFonts w:ascii="Calibri" w:hAnsi="Calibri" w:cs="Calibri"/>
                <w:sz w:val="18"/>
                <w:szCs w:val="18"/>
              </w:rPr>
              <w:t>.</w:t>
            </w:r>
            <w:r w:rsidR="0053232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02C8CCC0" w14:textId="4AF41166" w:rsidR="00D85443" w:rsidRPr="002F553A" w:rsidRDefault="00D85443" w:rsidP="00B32756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2254FBBB" w14:textId="1296F829" w:rsidR="00CC4E96" w:rsidRDefault="00CC4E96" w:rsidP="00BA059A">
            <w:pPr>
              <w:pStyle w:val="Default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Carpeta GF guardada y compartida en el drive</w:t>
            </w:r>
            <w:r w:rsidR="006B696A">
              <w:rPr>
                <w:rFonts w:ascii="Calibri" w:hAnsi="Calibri" w:cs="Calibri"/>
                <w:sz w:val="18"/>
                <w:szCs w:val="18"/>
              </w:rPr>
              <w:t xml:space="preserve"> de </w:t>
            </w:r>
            <w:r w:rsidR="004753EF">
              <w:rPr>
                <w:rFonts w:ascii="Calibri" w:hAnsi="Calibri" w:cs="Calibri"/>
                <w:sz w:val="18"/>
                <w:szCs w:val="18"/>
              </w:rPr>
              <w:t>pagos</w:t>
            </w:r>
            <w:r w:rsidR="006B696A">
              <w:rPr>
                <w:rFonts w:ascii="Calibri" w:hAnsi="Calibri" w:cs="Calibri"/>
                <w:sz w:val="18"/>
                <w:szCs w:val="18"/>
              </w:rPr>
              <w:t xml:space="preserve"> 202</w:t>
            </w:r>
            <w:r w:rsidR="007F12CE">
              <w:rPr>
                <w:rFonts w:ascii="Calibri" w:hAnsi="Calibri" w:cs="Calibri"/>
                <w:sz w:val="18"/>
                <w:szCs w:val="18"/>
              </w:rPr>
              <w:t>5</w:t>
            </w:r>
            <w:r w:rsidR="006B696A">
              <w:rPr>
                <w:rFonts w:ascii="Calibri" w:hAnsi="Calibri" w:cs="Calibri"/>
                <w:sz w:val="18"/>
                <w:szCs w:val="18"/>
              </w:rPr>
              <w:t xml:space="preserve"> para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su revisión y aprobación de</w:t>
            </w:r>
            <w:r w:rsidR="00A43384">
              <w:rPr>
                <w:rFonts w:ascii="Calibri" w:hAnsi="Calibri" w:cs="Calibri"/>
                <w:sz w:val="18"/>
                <w:szCs w:val="18"/>
              </w:rPr>
              <w:t>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supervisor del contrato.</w:t>
            </w:r>
          </w:p>
          <w:p w14:paraId="35BEC367" w14:textId="088BFBD1" w:rsidR="00CC08B3" w:rsidRPr="002F553A" w:rsidRDefault="00DC4B94" w:rsidP="00BA059A">
            <w:pPr>
              <w:pStyle w:val="Default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Carpeta GF radicada y enviada a pago a</w:t>
            </w:r>
            <w:r w:rsidR="00CC4E96">
              <w:rPr>
                <w:rFonts w:ascii="Calibri" w:hAnsi="Calibri" w:cs="Calibri"/>
                <w:sz w:val="18"/>
                <w:szCs w:val="18"/>
              </w:rPr>
              <w:t>l área de c</w:t>
            </w:r>
            <w:r>
              <w:rPr>
                <w:rFonts w:ascii="Calibri" w:hAnsi="Calibri" w:cs="Calibri"/>
                <w:sz w:val="18"/>
                <w:szCs w:val="18"/>
              </w:rPr>
              <w:t>ontabilidad.</w:t>
            </w:r>
          </w:p>
          <w:p w14:paraId="747EB5AF" w14:textId="2E253F58" w:rsidR="00707F86" w:rsidRPr="002F553A" w:rsidRDefault="00707F86" w:rsidP="0090500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CE431E6" w14:textId="77777777" w:rsidR="00707F86" w:rsidRPr="002F553A" w:rsidRDefault="00707F86" w:rsidP="0090500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C63960C" w14:textId="4C2AD429" w:rsidR="00707F86" w:rsidRPr="002F553A" w:rsidRDefault="00707F86" w:rsidP="0090500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B6B7F" w:rsidRPr="002F553A" w14:paraId="538B018A" w14:textId="77777777" w:rsidTr="00A669BE">
        <w:trPr>
          <w:trHeight w:val="212"/>
        </w:trPr>
        <w:tc>
          <w:tcPr>
            <w:tcW w:w="432" w:type="dxa"/>
          </w:tcPr>
          <w:p w14:paraId="37ED8D00" w14:textId="746E4741" w:rsidR="00CC08B3" w:rsidRPr="002F553A" w:rsidRDefault="00CC08B3" w:rsidP="00367452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023" w:type="dxa"/>
          </w:tcPr>
          <w:p w14:paraId="2F470102" w14:textId="3C515339" w:rsidR="00CC08B3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Consolidar informes de productividad de los médicos y odontólogos asesores y cargue de los informes 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auditoria en el aplicativo SPU.</w:t>
            </w:r>
          </w:p>
        </w:tc>
        <w:tc>
          <w:tcPr>
            <w:tcW w:w="2535" w:type="dxa"/>
          </w:tcPr>
          <w:p w14:paraId="3CC2A306" w14:textId="605E225B" w:rsidR="00996DE2" w:rsidRPr="002F553A" w:rsidRDefault="00E47787" w:rsidP="00996DE2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 se requirió de esta actividad</w:t>
            </w:r>
            <w:r w:rsidR="00996DE2" w:rsidRPr="002F553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11F4E257" w14:textId="77777777" w:rsidR="00996DE2" w:rsidRPr="002F553A" w:rsidRDefault="00996DE2" w:rsidP="00996DE2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1FE728E" w14:textId="2365117C" w:rsidR="00CC08B3" w:rsidRPr="002F553A" w:rsidRDefault="00CC08B3" w:rsidP="00996DE2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297DA0B5" w14:textId="36E31C7D" w:rsidR="006F38C1" w:rsidRPr="002F553A" w:rsidRDefault="00E47787" w:rsidP="00C31B22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</w:tr>
      <w:tr w:rsidR="009B6B7F" w:rsidRPr="002F553A" w14:paraId="2078F93F" w14:textId="77777777" w:rsidTr="00A669BE">
        <w:trPr>
          <w:trHeight w:val="212"/>
        </w:trPr>
        <w:tc>
          <w:tcPr>
            <w:tcW w:w="432" w:type="dxa"/>
          </w:tcPr>
          <w:p w14:paraId="090F3D62" w14:textId="208ECAE6" w:rsidR="00B22C29" w:rsidRPr="002F553A" w:rsidRDefault="00B22C29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023" w:type="dxa"/>
          </w:tcPr>
          <w:p w14:paraId="28B2985E" w14:textId="26B6263E" w:rsidR="00B22C29" w:rsidRPr="002F553A" w:rsidRDefault="00E47787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 xml:space="preserve">Elaborar </w:t>
            </w:r>
            <w:r w:rsidR="00F62AFE" w:rsidRPr="00E47787">
              <w:rPr>
                <w:rFonts w:ascii="Calibri" w:hAnsi="Calibri" w:cs="Calibri"/>
                <w:sz w:val="18"/>
                <w:szCs w:val="18"/>
              </w:rPr>
              <w:t>la carne</w:t>
            </w:r>
            <w:r w:rsidRPr="00E47787">
              <w:rPr>
                <w:rFonts w:ascii="Calibri" w:hAnsi="Calibri" w:cs="Calibri"/>
                <w:sz w:val="18"/>
                <w:szCs w:val="18"/>
              </w:rPr>
              <w:t xml:space="preserve"> de identificación del SMA para los beneficiarios del servicio.</w:t>
            </w:r>
          </w:p>
        </w:tc>
        <w:tc>
          <w:tcPr>
            <w:tcW w:w="2535" w:type="dxa"/>
          </w:tcPr>
          <w:p w14:paraId="0543D451" w14:textId="77777777" w:rsidR="00E47787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 se requirió de esta actividad</w:t>
            </w:r>
            <w:r w:rsidRPr="002F553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1634DA88" w14:textId="77777777" w:rsidR="00E47787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68C17BA" w14:textId="663E7074" w:rsidR="00B22C29" w:rsidRPr="002F553A" w:rsidRDefault="00B22C29" w:rsidP="00412AA4">
            <w:pPr>
              <w:pStyle w:val="Default"/>
              <w:ind w:left="3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277722A6" w14:textId="1DB9C1ED" w:rsidR="00B22C29" w:rsidRPr="002F553A" w:rsidRDefault="00E47787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  <w:r w:rsidR="00330D1D" w:rsidRPr="002F553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</w:tr>
      <w:tr w:rsidR="009B6B7F" w:rsidRPr="002F553A" w14:paraId="2E10032A" w14:textId="77777777" w:rsidTr="00A669BE">
        <w:trPr>
          <w:trHeight w:val="212"/>
        </w:trPr>
        <w:tc>
          <w:tcPr>
            <w:tcW w:w="432" w:type="dxa"/>
          </w:tcPr>
          <w:p w14:paraId="7B4F6BF6" w14:textId="3756302F" w:rsidR="00E47787" w:rsidRPr="002F553A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023" w:type="dxa"/>
          </w:tcPr>
          <w:p w14:paraId="30EDC7F6" w14:textId="3497D3C4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Verificar el cumplimiento del derecho de afiliación de los beneficiarios, actualizando trimestralmente 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aplicativo SMA.</w:t>
            </w:r>
          </w:p>
        </w:tc>
        <w:tc>
          <w:tcPr>
            <w:tcW w:w="2535" w:type="dxa"/>
          </w:tcPr>
          <w:p w14:paraId="0D9AA258" w14:textId="77777777" w:rsidR="00DC4B94" w:rsidRPr="002F553A" w:rsidRDefault="00DC4B94" w:rsidP="00DC4B94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 se requirió de esta actividad</w:t>
            </w:r>
            <w:r w:rsidRPr="002F553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D1CEB21" w14:textId="77777777" w:rsid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497524C2" w14:textId="67BF30AF" w:rsidR="00E47787" w:rsidRDefault="00DC4B94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</w:tr>
      <w:tr w:rsidR="009B6B7F" w:rsidRPr="002F553A" w14:paraId="04707D62" w14:textId="77777777" w:rsidTr="00A669BE">
        <w:trPr>
          <w:trHeight w:val="212"/>
        </w:trPr>
        <w:tc>
          <w:tcPr>
            <w:tcW w:w="432" w:type="dxa"/>
          </w:tcPr>
          <w:p w14:paraId="027E8FC0" w14:textId="6A86D7D7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023" w:type="dxa"/>
          </w:tcPr>
          <w:p w14:paraId="4C5D6AE0" w14:textId="0B1D8987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Gestionar mensualmente el cobro de la cartera de excedentes del SMA, que incluye notificación al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funcionario/pensionado, el reporte de novedades de nómina para descuento por nomina, informe de cartera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de excedentes, conciliación de cartera con la Dirección General.</w:t>
            </w:r>
          </w:p>
        </w:tc>
        <w:tc>
          <w:tcPr>
            <w:tcW w:w="2535" w:type="dxa"/>
          </w:tcPr>
          <w:p w14:paraId="34F12706" w14:textId="77777777" w:rsidR="00DC4B94" w:rsidRPr="002F553A" w:rsidRDefault="00DC4B94" w:rsidP="00DC4B94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 se requirió de esta actividad</w:t>
            </w:r>
            <w:r w:rsidRPr="002F553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36DA0113" w14:textId="77777777" w:rsid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6467FD62" w14:textId="389D0AE8" w:rsidR="00E47787" w:rsidRDefault="00DC4B94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</w:tr>
      <w:tr w:rsidR="009B6B7F" w:rsidRPr="002F553A" w14:paraId="290E5FE1" w14:textId="77777777" w:rsidTr="00A669BE">
        <w:trPr>
          <w:trHeight w:val="212"/>
        </w:trPr>
        <w:tc>
          <w:tcPr>
            <w:tcW w:w="432" w:type="dxa"/>
          </w:tcPr>
          <w:p w14:paraId="6B3868C3" w14:textId="1B0E2553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023" w:type="dxa"/>
          </w:tcPr>
          <w:p w14:paraId="6E17F67A" w14:textId="071BF996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Consolidar informes de productividad de los médicos y odontólogos asesores.</w:t>
            </w:r>
          </w:p>
        </w:tc>
        <w:tc>
          <w:tcPr>
            <w:tcW w:w="2535" w:type="dxa"/>
          </w:tcPr>
          <w:p w14:paraId="6F9A8FC5" w14:textId="77777777" w:rsidR="00E47787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 se requirió de esta actividad</w:t>
            </w:r>
            <w:r w:rsidRPr="002F553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178A6537" w14:textId="77777777" w:rsidR="00E47787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857870E" w14:textId="77777777" w:rsid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40E4EABE" w14:textId="40598E4F" w:rsidR="00E47787" w:rsidRDefault="00E47787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</w:tr>
      <w:tr w:rsidR="009B6B7F" w:rsidRPr="002F553A" w14:paraId="2553EF73" w14:textId="77777777" w:rsidTr="00A669BE">
        <w:trPr>
          <w:trHeight w:val="212"/>
        </w:trPr>
        <w:tc>
          <w:tcPr>
            <w:tcW w:w="432" w:type="dxa"/>
          </w:tcPr>
          <w:p w14:paraId="28ED00EF" w14:textId="7DF80736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023" w:type="dxa"/>
          </w:tcPr>
          <w:p w14:paraId="7DF06289" w14:textId="1BB4D0DE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Controlar el presupuesto asignado en el aplicativo, a cada entidad contratada para la prestación de</w:t>
            </w:r>
          </w:p>
          <w:p w14:paraId="27499862" w14:textId="0A011F94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servicios de salud para la generación de órdenes de atención.</w:t>
            </w:r>
          </w:p>
        </w:tc>
        <w:tc>
          <w:tcPr>
            <w:tcW w:w="2535" w:type="dxa"/>
          </w:tcPr>
          <w:p w14:paraId="386E96C8" w14:textId="538EA141" w:rsidR="00553469" w:rsidRDefault="00F1529A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Control del presupuesto</w:t>
            </w:r>
            <w:r w:rsidR="00553469">
              <w:rPr>
                <w:rFonts w:ascii="Calibri" w:hAnsi="Calibri" w:cs="Calibri"/>
                <w:sz w:val="18"/>
                <w:szCs w:val="18"/>
              </w:rPr>
              <w:t xml:space="preserve"> asignado </w:t>
            </w:r>
            <w:r w:rsidR="00F836B1">
              <w:rPr>
                <w:rFonts w:ascii="Calibri" w:hAnsi="Calibri" w:cs="Calibri"/>
                <w:sz w:val="18"/>
                <w:szCs w:val="18"/>
              </w:rPr>
              <w:t>al contrato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 medicamentos </w:t>
            </w:r>
            <w:r w:rsidR="00553469">
              <w:rPr>
                <w:rFonts w:ascii="Calibri" w:hAnsi="Calibri" w:cs="Calibri"/>
                <w:sz w:val="18"/>
                <w:szCs w:val="18"/>
              </w:rPr>
              <w:t xml:space="preserve">e insumos </w:t>
            </w:r>
            <w:r>
              <w:rPr>
                <w:rFonts w:ascii="Calibri" w:hAnsi="Calibri" w:cs="Calibri"/>
                <w:sz w:val="18"/>
                <w:szCs w:val="18"/>
              </w:rPr>
              <w:t>atreves del</w:t>
            </w:r>
            <w:r w:rsidR="0055346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C1AA982" w14:textId="33D059C6" w:rsidR="00553469" w:rsidRDefault="00553469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="00F1529A">
              <w:rPr>
                <w:rFonts w:ascii="Calibri" w:hAnsi="Calibri" w:cs="Calibri"/>
                <w:sz w:val="18"/>
                <w:szCs w:val="18"/>
              </w:rPr>
              <w:t xml:space="preserve"> cuadro económico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D827D27" w14:textId="217B5186" w:rsidR="00E47787" w:rsidRDefault="00553469" w:rsidP="00BA059A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se lleva el control del valor del contrato, el valor ejecutado y el saldo restante.</w:t>
            </w:r>
          </w:p>
          <w:p w14:paraId="19A995EB" w14:textId="610B4FC2" w:rsidR="00553469" w:rsidRDefault="00553469" w:rsidP="00BA059A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El cuadro se actualiza cada vez que se realice una facturación o pago.</w:t>
            </w:r>
          </w:p>
          <w:p w14:paraId="2EBCDF3A" w14:textId="13CF65EB" w:rsidR="00553469" w:rsidRDefault="00553469" w:rsidP="0055346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2. control de facturación en el aplicativo del SMA:</w:t>
            </w:r>
          </w:p>
          <w:p w14:paraId="1FA17B08" w14:textId="355317BB" w:rsidR="00553469" w:rsidRDefault="00553469" w:rsidP="00BA059A">
            <w:pPr>
              <w:pStyle w:val="Defaul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ingres</w:t>
            </w:r>
            <w:r w:rsidR="00505FA1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las facturas</w:t>
            </w:r>
            <w:r w:rsidR="00945CD7">
              <w:rPr>
                <w:rFonts w:ascii="Calibri" w:hAnsi="Calibri" w:cs="Calibri"/>
                <w:sz w:val="18"/>
                <w:szCs w:val="18"/>
              </w:rPr>
              <w:t xml:space="preserve"> del año 2024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D3829">
              <w:rPr>
                <w:rFonts w:ascii="Calibri" w:hAnsi="Calibri" w:cs="Calibri"/>
                <w:sz w:val="18"/>
                <w:szCs w:val="18"/>
              </w:rPr>
              <w:t xml:space="preserve">y 2025 </w:t>
            </w:r>
            <w:r>
              <w:rPr>
                <w:rFonts w:ascii="Calibri" w:hAnsi="Calibri" w:cs="Calibri"/>
                <w:sz w:val="18"/>
                <w:szCs w:val="18"/>
              </w:rPr>
              <w:t>en el sistema del SMA, verificando que coincidan con el contrato y los valores correctos.</w:t>
            </w:r>
          </w:p>
          <w:p w14:paraId="1C3D9920" w14:textId="22F007F0" w:rsidR="001738E4" w:rsidRDefault="001738E4" w:rsidP="00BA059A">
            <w:pPr>
              <w:pStyle w:val="Defaul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revis</w:t>
            </w:r>
            <w:r w:rsidR="0023601D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el saldo del contrato para asegurar que la factura no exceda el presupuesto</w:t>
            </w:r>
          </w:p>
          <w:p w14:paraId="2931B97E" w14:textId="39528F3F" w:rsidR="001738E4" w:rsidRDefault="001738E4" w:rsidP="00BA059A">
            <w:pPr>
              <w:pStyle w:val="Defaul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Después de la verificación, la factura </w:t>
            </w:r>
            <w:r w:rsidR="00C97A2A">
              <w:rPr>
                <w:rFonts w:ascii="Calibri" w:hAnsi="Calibri" w:cs="Calibri"/>
                <w:sz w:val="18"/>
                <w:szCs w:val="18"/>
              </w:rPr>
              <w:t>se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aprueba y se refleja en el pago de las facturas en el cuadro económico.</w:t>
            </w:r>
          </w:p>
          <w:p w14:paraId="4D67ACFC" w14:textId="77777777" w:rsidR="00E47787" w:rsidRDefault="00E47787" w:rsidP="001738E4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348D4B48" w14:textId="117FA5EB" w:rsidR="00F836B1" w:rsidRDefault="00F836B1" w:rsidP="00F836B1">
            <w:pPr>
              <w:pStyle w:val="Default"/>
              <w:jc w:val="both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  <w:lastRenderedPageBreak/>
              <w:t>Carpetas con la información de la radicación</w:t>
            </w:r>
            <w:r w:rsidR="002B0B37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  <w:t xml:space="preserve"> y diligenciamiento de los cuadros económicos de cada pago realizado</w:t>
            </w:r>
            <w:r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  <w:t xml:space="preserve"> en el drive</w:t>
            </w:r>
            <w:r w:rsidR="002A4C69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  <w:t>.</w:t>
            </w:r>
          </w:p>
          <w:p w14:paraId="44C43544" w14:textId="77777777" w:rsidR="00C37FB6" w:rsidRPr="00C37FB6" w:rsidRDefault="00C37FB6" w:rsidP="00C37FB6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hyperlink r:id="rId14" w:history="1">
              <w:r w:rsidRPr="00C37FB6">
                <w:rPr>
                  <w:rStyle w:val="Hipervnculo"/>
                  <w:rFonts w:ascii="Calibri" w:hAnsi="Calibri" w:cs="Calibri"/>
                  <w:sz w:val="18"/>
                  <w:szCs w:val="18"/>
                </w:rPr>
                <w:t>PAGOS 2025</w:t>
              </w:r>
            </w:hyperlink>
          </w:p>
          <w:p w14:paraId="03238059" w14:textId="4976B8F6" w:rsidR="00F32AAB" w:rsidRDefault="00F32AAB" w:rsidP="00F836B1">
            <w:pPr>
              <w:pStyle w:val="Default"/>
              <w:jc w:val="both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</w:pPr>
            <w:hyperlink r:id="rId15" w:history="1">
              <w:r w:rsidRPr="00F32AAB">
                <w:rPr>
                  <w:rStyle w:val="Hipervnculo"/>
                  <w:rFonts w:ascii="Calibri" w:eastAsia="Times New Roman" w:hAnsi="Calibri" w:cs="Calibri"/>
                  <w:sz w:val="18"/>
                  <w:szCs w:val="18"/>
                  <w:lang w:eastAsia="es-CO"/>
                </w:rPr>
                <w:t>CONTRATOS 2024</w:t>
              </w:r>
            </w:hyperlink>
          </w:p>
          <w:p w14:paraId="191BC23A" w14:textId="77777777" w:rsidR="00F32AAB" w:rsidRDefault="00F32AAB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FDE7CA4" w14:textId="6505585D" w:rsidR="00F836B1" w:rsidRDefault="00F836B1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Aplicativo del SMA:</w:t>
            </w:r>
          </w:p>
          <w:p w14:paraId="0725B07E" w14:textId="77777777" w:rsidR="00F836B1" w:rsidRDefault="00F836B1" w:rsidP="00B22C29">
            <w:pPr>
              <w:pStyle w:val="Default"/>
              <w:jc w:val="both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Vinculo del aplicativo </w:t>
            </w:r>
            <w:hyperlink r:id="rId16" w:history="1">
              <w:r w:rsidRPr="00F836B1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Servicio Médico Asistencial</w:t>
              </w:r>
            </w:hyperlink>
          </w:p>
          <w:p w14:paraId="15E520BE" w14:textId="77777777" w:rsidR="00A45D2E" w:rsidRDefault="00A45D2E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45D2E">
              <w:rPr>
                <w:rFonts w:ascii="Calibri" w:hAnsi="Calibri" w:cs="Calibri"/>
                <w:sz w:val="18"/>
                <w:szCs w:val="18"/>
              </w:rPr>
              <w:t>https://sma.sena.edu.co/portal/html/</w:t>
            </w:r>
          </w:p>
          <w:p w14:paraId="4EE6BEE3" w14:textId="77777777" w:rsidR="002B0B37" w:rsidRDefault="002B0B37" w:rsidP="002B0B37">
            <w:pPr>
              <w:rPr>
                <w:rFonts w:ascii="Calibri" w:eastAsia="Calibri" w:hAnsi="Calibri" w:cs="Calibri"/>
                <w:color w:val="000000"/>
                <w:sz w:val="18"/>
                <w:szCs w:val="18"/>
                <w:lang w:eastAsia="es-ES"/>
              </w:rPr>
            </w:pPr>
          </w:p>
          <w:p w14:paraId="1D642108" w14:textId="5796469D" w:rsidR="002B0B37" w:rsidRPr="002B0B37" w:rsidRDefault="002B0B37" w:rsidP="002B0B37">
            <w:pPr>
              <w:rPr>
                <w:lang w:eastAsia="es-ES"/>
              </w:rPr>
            </w:pPr>
          </w:p>
        </w:tc>
      </w:tr>
      <w:tr w:rsidR="009B6B7F" w:rsidRPr="002F553A" w14:paraId="27A6D700" w14:textId="77777777" w:rsidTr="00A669BE">
        <w:trPr>
          <w:trHeight w:val="416"/>
        </w:trPr>
        <w:tc>
          <w:tcPr>
            <w:tcW w:w="432" w:type="dxa"/>
          </w:tcPr>
          <w:p w14:paraId="4E2F2198" w14:textId="0C18ACB1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023" w:type="dxa"/>
          </w:tcPr>
          <w:p w14:paraId="012898BE" w14:textId="166F3C54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actualización de las bases de datos de los beneficiarios, entidades contratadas y personal del SMA.</w:t>
            </w:r>
          </w:p>
        </w:tc>
        <w:tc>
          <w:tcPr>
            <w:tcW w:w="2535" w:type="dxa"/>
          </w:tcPr>
          <w:p w14:paraId="4509B38D" w14:textId="1EB33D23" w:rsidR="00E47787" w:rsidRPr="002F553A" w:rsidRDefault="00A06A2B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Validación de los derechos de los beneficiarios a través de las bases de datos del SMA.</w:t>
            </w:r>
          </w:p>
          <w:p w14:paraId="203A10C0" w14:textId="77777777" w:rsidR="00E47787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D78604E" w14:textId="77777777" w:rsid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1D62EDC4" w14:textId="77777777" w:rsidR="00E47787" w:rsidRDefault="00A06A2B" w:rsidP="00BA059A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Verificación del Excel con la información de los beneficiarios del SMA.</w:t>
            </w:r>
          </w:p>
          <w:p w14:paraId="1F33C476" w14:textId="77777777" w:rsidR="00A06A2B" w:rsidRDefault="00A06A2B" w:rsidP="00BA059A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Verificación de la actualización de datos de los beneficiarios a través del aplicativo del SMA para el ingreso de la factura al aplicativo. </w:t>
            </w:r>
          </w:p>
          <w:p w14:paraId="27E6FA5F" w14:textId="77777777" w:rsidR="008A7BE9" w:rsidRDefault="00A06A2B" w:rsidP="00A06A2B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Vinculo del aplicativo</w:t>
            </w:r>
            <w:r w:rsidR="008A7BE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130A4E7" w14:textId="316C6EE4" w:rsidR="00A06A2B" w:rsidRDefault="00A06A2B" w:rsidP="00A06A2B">
            <w:pPr>
              <w:pStyle w:val="Default"/>
              <w:jc w:val="both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hyperlink r:id="rId17" w:history="1">
              <w:r w:rsidRPr="00F836B1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Servicio Médico Asistencial</w:t>
              </w:r>
            </w:hyperlink>
          </w:p>
          <w:p w14:paraId="52331426" w14:textId="77777777" w:rsidR="00A06A2B" w:rsidRDefault="00A06A2B" w:rsidP="00A06A2B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45D2E">
              <w:rPr>
                <w:rFonts w:ascii="Calibri" w:hAnsi="Calibri" w:cs="Calibri"/>
                <w:sz w:val="18"/>
                <w:szCs w:val="18"/>
              </w:rPr>
              <w:t>https://sma.sena.edu.co/portal/html/</w:t>
            </w:r>
          </w:p>
          <w:p w14:paraId="0C98D4AB" w14:textId="77777777" w:rsidR="00A06A2B" w:rsidRDefault="00A06A2B" w:rsidP="00A06A2B">
            <w:pPr>
              <w:rPr>
                <w:rFonts w:ascii="Calibri" w:eastAsia="Calibri" w:hAnsi="Calibri" w:cs="Calibri"/>
                <w:color w:val="000000"/>
                <w:sz w:val="18"/>
                <w:szCs w:val="18"/>
                <w:lang w:eastAsia="es-ES"/>
              </w:rPr>
            </w:pPr>
          </w:p>
          <w:p w14:paraId="5E135B6A" w14:textId="6A514551" w:rsidR="00A06A2B" w:rsidRDefault="00A06A2B" w:rsidP="00A06A2B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B6B7F" w:rsidRPr="002F553A" w14:paraId="3B179916" w14:textId="77777777" w:rsidTr="00A669BE">
        <w:trPr>
          <w:trHeight w:val="212"/>
        </w:trPr>
        <w:tc>
          <w:tcPr>
            <w:tcW w:w="432" w:type="dxa"/>
          </w:tcPr>
          <w:p w14:paraId="3B59C3C5" w14:textId="4F1282E5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023" w:type="dxa"/>
          </w:tcPr>
          <w:p w14:paraId="4B1F9E47" w14:textId="27A55D61" w:rsidR="00E47787" w:rsidRPr="00E47787" w:rsidRDefault="00E47787" w:rsidP="00A57DDC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Reunir, clasificar, ordenar, según las normas de gestión documental de la documentación producida en</w:t>
            </w:r>
          </w:p>
          <w:p w14:paraId="7DB823D2" w14:textId="1707E967" w:rsidR="00E47787" w:rsidRPr="00E47787" w:rsidRDefault="00E47787" w:rsidP="00A57DDC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el desarrollo de las actividades relacionadas con el objeto contractual.</w:t>
            </w:r>
          </w:p>
        </w:tc>
        <w:tc>
          <w:tcPr>
            <w:tcW w:w="2535" w:type="dxa"/>
          </w:tcPr>
          <w:p w14:paraId="582BD4B7" w14:textId="3BC2E0DF" w:rsidR="007C2EB8" w:rsidRDefault="007F4FCD" w:rsidP="007F4FCD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orden</w:t>
            </w:r>
            <w:r w:rsidR="007C2EB8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y Clasific</w:t>
            </w:r>
            <w:r w:rsidR="007C2EB8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las </w:t>
            </w:r>
            <w:r w:rsidR="006641DA">
              <w:rPr>
                <w:rFonts w:ascii="Calibri" w:hAnsi="Calibri" w:cs="Calibri"/>
                <w:sz w:val="18"/>
                <w:szCs w:val="18"/>
              </w:rPr>
              <w:t>385</w:t>
            </w:r>
            <w:r w:rsidR="00DF5AA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facturas radicadas por </w:t>
            </w:r>
            <w:r w:rsidR="00641B52">
              <w:rPr>
                <w:rFonts w:ascii="Calibri" w:hAnsi="Calibri" w:cs="Calibri"/>
                <w:sz w:val="18"/>
                <w:szCs w:val="18"/>
              </w:rPr>
              <w:t>el proveedor</w:t>
            </w:r>
            <w:r w:rsidR="00DF5AA6">
              <w:rPr>
                <w:rFonts w:ascii="Calibri" w:hAnsi="Calibri" w:cs="Calibri"/>
                <w:sz w:val="18"/>
                <w:szCs w:val="18"/>
              </w:rPr>
              <w:t xml:space="preserve"> del mes de </w:t>
            </w:r>
            <w:r w:rsidR="006641DA">
              <w:rPr>
                <w:rFonts w:ascii="Calibri" w:hAnsi="Calibri" w:cs="Calibri"/>
                <w:sz w:val="18"/>
                <w:szCs w:val="18"/>
              </w:rPr>
              <w:t>noviembre</w:t>
            </w:r>
            <w:r w:rsidR="00350D9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8519C">
              <w:rPr>
                <w:rFonts w:ascii="Calibri" w:hAnsi="Calibri" w:cs="Calibri"/>
                <w:sz w:val="18"/>
                <w:szCs w:val="18"/>
              </w:rPr>
              <w:t>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A57F7">
              <w:rPr>
                <w:rFonts w:ascii="Calibri" w:hAnsi="Calibri" w:cs="Calibri"/>
                <w:sz w:val="18"/>
                <w:szCs w:val="18"/>
              </w:rPr>
              <w:t xml:space="preserve">cada carpeta seleccionadas por ciudad en las que se brinda el servicio de entrega de medicamentos las cuales son revisadas y </w:t>
            </w:r>
            <w:r w:rsidR="00DF5AA6">
              <w:rPr>
                <w:rFonts w:ascii="Calibri" w:hAnsi="Calibri" w:cs="Calibri"/>
                <w:sz w:val="18"/>
                <w:szCs w:val="18"/>
              </w:rPr>
              <w:t>enviadas a pago.</w:t>
            </w:r>
          </w:p>
          <w:p w14:paraId="1C432587" w14:textId="798C65C1" w:rsidR="00E47787" w:rsidRDefault="00E47787" w:rsidP="00492F6F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88" w:type="dxa"/>
          </w:tcPr>
          <w:p w14:paraId="770959B3" w14:textId="6E83DB67" w:rsidR="00E47787" w:rsidRDefault="00026585" w:rsidP="00BA059A">
            <w:pPr>
              <w:pStyle w:val="Default"/>
              <w:numPr>
                <w:ilvl w:val="0"/>
                <w:numId w:val="2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Información ordenada en el </w:t>
            </w:r>
            <w:r w:rsidR="00D0531B">
              <w:rPr>
                <w:rFonts w:ascii="Calibri" w:hAnsi="Calibri" w:cs="Calibri"/>
                <w:sz w:val="18"/>
                <w:szCs w:val="18"/>
              </w:rPr>
              <w:t>OneDrive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del equipo.</w:t>
            </w:r>
            <w:r w:rsidR="00374949">
              <w:rPr>
                <w:rFonts w:ascii="Calibri" w:hAnsi="Calibri" w:cs="Calibri"/>
                <w:sz w:val="18"/>
                <w:szCs w:val="18"/>
              </w:rPr>
              <w:t xml:space="preserve"> En la cual se encuentra separada por carpetas con el nombre de cada ciudad.</w:t>
            </w:r>
          </w:p>
          <w:p w14:paraId="21EEBF05" w14:textId="77777777" w:rsidR="006B7BFE" w:rsidRDefault="006B7BFE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70377CB" w14:textId="1A289E11" w:rsidR="00E47787" w:rsidRDefault="00E47787" w:rsidP="00492F6F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B6B7F" w:rsidRPr="002F553A" w14:paraId="04E0EFD5" w14:textId="77777777" w:rsidTr="00A669BE">
        <w:trPr>
          <w:trHeight w:val="212"/>
        </w:trPr>
        <w:tc>
          <w:tcPr>
            <w:tcW w:w="432" w:type="dxa"/>
          </w:tcPr>
          <w:p w14:paraId="2754BBBE" w14:textId="4FA67313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023" w:type="dxa"/>
          </w:tcPr>
          <w:p w14:paraId="78B32B61" w14:textId="15AF3031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Participar cuando se le requiera en los comités, reuniones y capacitaciones de obligatorio cumplimiento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al interior del SMA, apoyando el reporte y análisis de los indicios de atención insegura, aportando la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información suficiente y oportuna a favor de la seguridad de la atención del servicio médico.</w:t>
            </w:r>
          </w:p>
        </w:tc>
        <w:tc>
          <w:tcPr>
            <w:tcW w:w="2535" w:type="dxa"/>
          </w:tcPr>
          <w:p w14:paraId="3B9F52E6" w14:textId="6664502F" w:rsidR="006935FC" w:rsidRDefault="00C41F0B" w:rsidP="00755D2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Se </w:t>
            </w:r>
            <w:r w:rsidR="00842FC6" w:rsidRPr="00AF6CFD">
              <w:rPr>
                <w:rFonts w:ascii="Calibri" w:hAnsi="Calibri" w:cs="Calibri"/>
                <w:sz w:val="18"/>
                <w:szCs w:val="18"/>
              </w:rPr>
              <w:t>particip</w:t>
            </w:r>
            <w:r w:rsidR="00BB184D">
              <w:rPr>
                <w:rFonts w:ascii="Calibri" w:hAnsi="Calibri" w:cs="Calibri"/>
                <w:sz w:val="18"/>
                <w:szCs w:val="18"/>
              </w:rPr>
              <w:t>o</w:t>
            </w:r>
            <w:r w:rsidR="00AF6CFD" w:rsidRPr="00AF6CF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56094" w:rsidRPr="00AF6CFD">
              <w:rPr>
                <w:rFonts w:ascii="Calibri" w:hAnsi="Calibri" w:cs="Calibri"/>
                <w:sz w:val="18"/>
                <w:szCs w:val="18"/>
              </w:rPr>
              <w:t>en</w:t>
            </w:r>
            <w:r w:rsidR="002572F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E5CE5">
              <w:rPr>
                <w:rFonts w:ascii="Calibri" w:hAnsi="Calibri" w:cs="Calibri"/>
                <w:sz w:val="18"/>
                <w:szCs w:val="18"/>
              </w:rPr>
              <w:t xml:space="preserve">reuniones </w:t>
            </w:r>
            <w:r w:rsidR="00AF50B4">
              <w:rPr>
                <w:rFonts w:ascii="Calibri" w:hAnsi="Calibri" w:cs="Calibri"/>
                <w:sz w:val="18"/>
                <w:szCs w:val="18"/>
              </w:rPr>
              <w:t>citadas con el coordinador del SMA y medi</w:t>
            </w:r>
            <w:r w:rsidR="006935FC">
              <w:rPr>
                <w:rFonts w:ascii="Calibri" w:hAnsi="Calibri" w:cs="Calibri"/>
                <w:sz w:val="18"/>
                <w:szCs w:val="18"/>
              </w:rPr>
              <w:t>ca auditora para llevar a cabo la revisión de los tramites de pagos de la facturación radicada.</w:t>
            </w:r>
          </w:p>
          <w:p w14:paraId="3628AFA9" w14:textId="77777777" w:rsidR="00071751" w:rsidRPr="00071751" w:rsidRDefault="00291139" w:rsidP="00755D2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El día </w:t>
            </w:r>
            <w:r w:rsidR="00A633D9">
              <w:rPr>
                <w:rFonts w:ascii="Calibri" w:hAnsi="Calibri" w:cs="Calibri"/>
                <w:sz w:val="18"/>
                <w:szCs w:val="18"/>
              </w:rPr>
              <w:t>2</w:t>
            </w:r>
            <w:r w:rsidR="008267FE">
              <w:rPr>
                <w:rFonts w:ascii="Calibri" w:hAnsi="Calibri" w:cs="Calibri"/>
                <w:sz w:val="18"/>
                <w:szCs w:val="18"/>
              </w:rPr>
              <w:t>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 </w:t>
            </w:r>
            <w:r w:rsidR="007E25C8">
              <w:rPr>
                <w:rFonts w:ascii="Calibri" w:hAnsi="Calibri" w:cs="Calibri"/>
                <w:sz w:val="18"/>
                <w:szCs w:val="18"/>
              </w:rPr>
              <w:t>noviembre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del 2025 </w:t>
            </w:r>
            <w:r w:rsidR="001D1891">
              <w:rPr>
                <w:rFonts w:ascii="Calibri" w:hAnsi="Calibri" w:cs="Calibri"/>
                <w:sz w:val="18"/>
                <w:szCs w:val="18"/>
              </w:rPr>
              <w:t xml:space="preserve">se </w:t>
            </w:r>
            <w:r w:rsidR="007C0F5B">
              <w:rPr>
                <w:rFonts w:ascii="Calibri" w:hAnsi="Calibri" w:cs="Calibri"/>
                <w:sz w:val="18"/>
                <w:szCs w:val="18"/>
              </w:rPr>
              <w:t>llevó</w:t>
            </w:r>
            <w:r w:rsidR="00432F0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C0F5B">
              <w:rPr>
                <w:rFonts w:ascii="Calibri" w:hAnsi="Calibri" w:cs="Calibri"/>
                <w:sz w:val="18"/>
                <w:szCs w:val="18"/>
              </w:rPr>
              <w:t>a cabo</w:t>
            </w:r>
            <w:r w:rsidR="00432F00">
              <w:rPr>
                <w:rFonts w:ascii="Calibri" w:hAnsi="Calibri" w:cs="Calibri"/>
                <w:sz w:val="18"/>
                <w:szCs w:val="18"/>
              </w:rPr>
              <w:t xml:space="preserve"> reunión virtual con Monica Ortiz</w:t>
            </w:r>
            <w:r w:rsidR="00027661">
              <w:rPr>
                <w:rFonts w:ascii="Calibri" w:hAnsi="Calibri" w:cs="Calibri"/>
                <w:sz w:val="18"/>
                <w:szCs w:val="18"/>
              </w:rPr>
              <w:t>(analista de ventas</w:t>
            </w:r>
            <w:r w:rsidR="007C0F5B">
              <w:rPr>
                <w:rFonts w:ascii="Calibri" w:hAnsi="Calibri" w:cs="Calibri"/>
                <w:sz w:val="18"/>
                <w:szCs w:val="18"/>
              </w:rPr>
              <w:t xml:space="preserve"> Comfandi)</w:t>
            </w:r>
            <w:r w:rsidR="003B228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71751" w:rsidRPr="00071751">
              <w:rPr>
                <w:rFonts w:ascii="Calibri" w:hAnsi="Calibri" w:cs="Calibri"/>
                <w:sz w:val="18"/>
                <w:szCs w:val="18"/>
              </w:rPr>
              <w:t xml:space="preserve">y regentes de  las diferentes sedes de Comfandi, Maria Fernanda Banguera auxiliar de enfermería SENA y demás auxiliare de cada sede del SMA, Maria Isabel </w:t>
            </w:r>
            <w:r w:rsidR="00071751" w:rsidRPr="00071751">
              <w:rPr>
                <w:rFonts w:ascii="Calibri" w:hAnsi="Calibri" w:cs="Calibri"/>
                <w:sz w:val="18"/>
                <w:szCs w:val="18"/>
              </w:rPr>
              <w:lastRenderedPageBreak/>
              <w:t>Vargas Auxiliar de Facturación, con el objetivo de organizar y dejar completamente claro la logística del proceso de dispensación de medicamentos en el mes de Diciembre 2025 y enero 2026 y poder garantizar la entrega oportuna, sin retrasos y sin novedades a los pacientes.</w:t>
            </w:r>
          </w:p>
          <w:p w14:paraId="170CB194" w14:textId="77777777" w:rsidR="00755D27" w:rsidRDefault="00C0221A" w:rsidP="00755D27">
            <w:pPr>
              <w:spacing w:before="100" w:beforeAutospacing="1" w:after="100" w:afterAutospacing="1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ES"/>
              </w:rPr>
            </w:pPr>
            <w:r w:rsidRPr="002F6515">
              <w:rPr>
                <w:rFonts w:ascii="Calibri" w:eastAsia="Calibri" w:hAnsi="Calibri" w:cs="Calibri"/>
                <w:color w:val="000000"/>
                <w:sz w:val="18"/>
                <w:szCs w:val="18"/>
                <w:lang w:eastAsia="es-ES"/>
              </w:rPr>
              <w:t>El día 27 de noviembre se llevó a cabo una reunión presencial con el equipo de trabajo del SMA, en la cual el Coordinador, junto con la Médica Auditora, realizaron seguimiento a los compromisos adquiridos en reuniones anteriores, con respecto a los pagos realizados a los distintos proveedores y seguimiento aquellas facturas emitidas en el 2024 que se encuentran sin asociar en SIIF nación.</w:t>
            </w:r>
          </w:p>
          <w:p w14:paraId="7C166BE2" w14:textId="73441CAB" w:rsidR="00C0221A" w:rsidRPr="002F6515" w:rsidRDefault="00C0221A" w:rsidP="00755D27">
            <w:pPr>
              <w:spacing w:before="100" w:beforeAutospacing="1" w:after="100" w:afterAutospacing="1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ES"/>
              </w:rPr>
            </w:pPr>
            <w:r w:rsidRPr="002F6515">
              <w:rPr>
                <w:rFonts w:ascii="Calibri" w:eastAsia="Calibri" w:hAnsi="Calibri" w:cs="Calibri"/>
                <w:color w:val="000000"/>
                <w:sz w:val="18"/>
                <w:szCs w:val="18"/>
                <w:lang w:eastAsia="es-ES"/>
              </w:rPr>
              <w:t>El día 4 de diciembre se llevó a cabo reunión virtual con presencia del Coordinador del SMA, médica auditora y equipo de trabajo del SMA, El objetivo principal del encuentro fue verificar el</w:t>
            </w:r>
          </w:p>
          <w:p w14:paraId="0C9433C2" w14:textId="120D0DF0" w:rsidR="00026585" w:rsidRDefault="00C0221A" w:rsidP="00755D2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0221A">
              <w:rPr>
                <w:rFonts w:ascii="Calibri" w:hAnsi="Calibri" w:cs="Calibri"/>
                <w:sz w:val="18"/>
                <w:szCs w:val="18"/>
              </w:rPr>
              <w:t>cumplimiento de los acuerdos establecidos, garantizando un adecuado comportamiento en el proceso de pagos y una gestión eficiente del presupuesto asignado a las entidades, en concordancia con las directrices institucionales y los lineamientos de control financ</w:t>
            </w:r>
            <w:r w:rsidR="002F6515">
              <w:rPr>
                <w:rFonts w:ascii="Calibri" w:hAnsi="Calibri" w:cs="Calibri"/>
                <w:sz w:val="18"/>
                <w:szCs w:val="18"/>
              </w:rPr>
              <w:t>iero</w:t>
            </w:r>
            <w:r w:rsidR="0001793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488" w:type="dxa"/>
          </w:tcPr>
          <w:p w14:paraId="0BE369B2" w14:textId="05039523" w:rsidR="00B422C8" w:rsidRDefault="007E25C8" w:rsidP="00B422C8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Reuniones presenciales</w:t>
            </w:r>
            <w:r w:rsidR="00B422C8">
              <w:rPr>
                <w:rFonts w:ascii="Calibri" w:hAnsi="Calibri" w:cs="Calibri"/>
                <w:sz w:val="18"/>
                <w:szCs w:val="18"/>
              </w:rPr>
              <w:t xml:space="preserve"> con el </w:t>
            </w:r>
            <w:r w:rsidR="00A72DC5">
              <w:rPr>
                <w:rFonts w:ascii="Calibri" w:hAnsi="Calibri" w:cs="Calibri"/>
                <w:sz w:val="18"/>
                <w:szCs w:val="18"/>
              </w:rPr>
              <w:t>equipo de</w:t>
            </w:r>
            <w:r w:rsidR="008441AC">
              <w:rPr>
                <w:rFonts w:ascii="Calibri" w:hAnsi="Calibri" w:cs="Calibri"/>
                <w:sz w:val="18"/>
                <w:szCs w:val="18"/>
              </w:rPr>
              <w:t>l</w:t>
            </w:r>
            <w:r w:rsidR="006B6152">
              <w:rPr>
                <w:rFonts w:ascii="Calibri" w:hAnsi="Calibri" w:cs="Calibri"/>
                <w:sz w:val="18"/>
                <w:szCs w:val="18"/>
              </w:rPr>
              <w:t xml:space="preserve"> SMA,</w:t>
            </w:r>
            <w:r w:rsidR="00F50591">
              <w:rPr>
                <w:rFonts w:ascii="Calibri" w:hAnsi="Calibri" w:cs="Calibri"/>
                <w:sz w:val="18"/>
                <w:szCs w:val="18"/>
              </w:rPr>
              <w:t xml:space="preserve"> medica auditora, coordinador SMA y apoyo administrativo.</w:t>
            </w:r>
          </w:p>
          <w:p w14:paraId="4FDDBFF4" w14:textId="5B15A18D" w:rsidR="008267FE" w:rsidRDefault="007E25C8" w:rsidP="00B422C8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Reunión</w:t>
            </w:r>
            <w:r w:rsidR="008267FE">
              <w:rPr>
                <w:rFonts w:ascii="Calibri" w:hAnsi="Calibri" w:cs="Calibri"/>
                <w:sz w:val="18"/>
                <w:szCs w:val="18"/>
              </w:rPr>
              <w:t xml:space="preserve"> virtual con Proveedor </w:t>
            </w:r>
            <w:r>
              <w:rPr>
                <w:rFonts w:ascii="Calibri" w:hAnsi="Calibri" w:cs="Calibri"/>
                <w:sz w:val="18"/>
                <w:szCs w:val="18"/>
              </w:rPr>
              <w:t>Comfandi.</w:t>
            </w:r>
          </w:p>
          <w:p w14:paraId="600FA350" w14:textId="77777777" w:rsidR="001F6788" w:rsidRDefault="001F6788" w:rsidP="001F6788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DD10264" w14:textId="77777777" w:rsidR="00FA2974" w:rsidRDefault="00FA2974" w:rsidP="001F6788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C925559" w14:textId="06021050" w:rsidR="007D226E" w:rsidRDefault="007D226E" w:rsidP="00664CFC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B6B7F" w:rsidRPr="002F553A" w14:paraId="10A96DEB" w14:textId="77777777" w:rsidTr="00A669BE">
        <w:trPr>
          <w:trHeight w:val="212"/>
        </w:trPr>
        <w:tc>
          <w:tcPr>
            <w:tcW w:w="432" w:type="dxa"/>
          </w:tcPr>
          <w:p w14:paraId="0BB24441" w14:textId="18BF2BC1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023" w:type="dxa"/>
          </w:tcPr>
          <w:p w14:paraId="50F13725" w14:textId="42C24172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Desarrollar las actividades administrativas y la elaboración de informes o documentos que contribuyan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al mejoramiento y prestación del Servicio Médico Asistencial del Sena.</w:t>
            </w:r>
          </w:p>
        </w:tc>
        <w:tc>
          <w:tcPr>
            <w:tcW w:w="2535" w:type="dxa"/>
          </w:tcPr>
          <w:p w14:paraId="50DD75DC" w14:textId="548B3A2B" w:rsidR="00362846" w:rsidRDefault="00A35F83" w:rsidP="00337EE8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realizo informe de supervisión de contrato de medicamentos</w:t>
            </w:r>
            <w:r w:rsidR="002B3031">
              <w:rPr>
                <w:rFonts w:ascii="Calibri" w:hAnsi="Calibri" w:cs="Calibri"/>
                <w:sz w:val="18"/>
                <w:szCs w:val="18"/>
              </w:rPr>
              <w:t>, informe que se debe enviar mensual para cada pago</w:t>
            </w:r>
            <w:r w:rsidR="00266780">
              <w:rPr>
                <w:rFonts w:ascii="Calibri" w:hAnsi="Calibri" w:cs="Calibri"/>
                <w:sz w:val="18"/>
                <w:szCs w:val="18"/>
              </w:rPr>
              <w:t xml:space="preserve">, bajo la supervisión y revisión de Auditoria </w:t>
            </w:r>
            <w:r w:rsidR="00D34922">
              <w:rPr>
                <w:rFonts w:ascii="Calibri" w:hAnsi="Calibri" w:cs="Calibri"/>
                <w:sz w:val="18"/>
                <w:szCs w:val="18"/>
              </w:rPr>
              <w:t>médica</w:t>
            </w:r>
            <w:r w:rsidR="001120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488" w:type="dxa"/>
          </w:tcPr>
          <w:p w14:paraId="01326F61" w14:textId="77777777" w:rsidR="002B3031" w:rsidRDefault="00EB7773" w:rsidP="00BA059A">
            <w:pPr>
              <w:pStyle w:val="Default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Informe de supervisión del contrato de medicamentos</w:t>
            </w:r>
          </w:p>
          <w:p w14:paraId="1E81C845" w14:textId="77777777" w:rsidR="0097619F" w:rsidRDefault="001B57CA" w:rsidP="0097619F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El cual es guarda</w:t>
            </w:r>
            <w:r w:rsidR="00287980">
              <w:rPr>
                <w:rFonts w:ascii="Calibri" w:hAnsi="Calibri" w:cs="Calibri"/>
                <w:sz w:val="18"/>
                <w:szCs w:val="18"/>
              </w:rPr>
              <w:t>do en cada pago en la carpeta de pagos 2025</w:t>
            </w:r>
          </w:p>
          <w:p w14:paraId="5AFF5695" w14:textId="5E367422" w:rsidR="00640ED6" w:rsidRDefault="00D34922" w:rsidP="0097619F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34922">
              <w:rPr>
                <w:rFonts w:ascii="Calibri" w:hAnsi="Calibri" w:cs="Calibri"/>
                <w:sz w:val="18"/>
                <w:szCs w:val="18"/>
              </w:rPr>
              <w:t>C:\Users\mivargaso\OneDrive - Servicio Nacional de Aprendizaje\Archivos de vallesma - PAGOS 2025</w:t>
            </w:r>
          </w:p>
        </w:tc>
      </w:tr>
      <w:tr w:rsidR="009B6B7F" w:rsidRPr="002F553A" w14:paraId="0EEC370A" w14:textId="77777777" w:rsidTr="00A669BE">
        <w:trPr>
          <w:trHeight w:val="212"/>
        </w:trPr>
        <w:tc>
          <w:tcPr>
            <w:tcW w:w="432" w:type="dxa"/>
          </w:tcPr>
          <w:p w14:paraId="093BA0E8" w14:textId="2E9048D9" w:rsidR="00083869" w:rsidRDefault="00083869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2023" w:type="dxa"/>
          </w:tcPr>
          <w:p w14:paraId="4F98938F" w14:textId="12B2CBF3" w:rsidR="00083869" w:rsidRPr="00E47787" w:rsidRDefault="00083869" w:rsidP="0008386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083869">
              <w:rPr>
                <w:rFonts w:ascii="Calibri" w:hAnsi="Calibri" w:cs="Calibri"/>
                <w:sz w:val="18"/>
                <w:szCs w:val="18"/>
              </w:rPr>
              <w:t xml:space="preserve">ealizar y presentar mensualmente los </w:t>
            </w:r>
            <w:r w:rsidRPr="00083869">
              <w:rPr>
                <w:rFonts w:ascii="Calibri" w:hAnsi="Calibri" w:cs="Calibri"/>
                <w:sz w:val="18"/>
                <w:szCs w:val="18"/>
              </w:rPr>
              <w:lastRenderedPageBreak/>
              <w:t>informes relacionados con su gestión o los solicitados por 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83869">
              <w:rPr>
                <w:rFonts w:ascii="Calibri" w:hAnsi="Calibri" w:cs="Calibri"/>
                <w:sz w:val="18"/>
                <w:szCs w:val="18"/>
              </w:rPr>
              <w:t>supervisor del contrato</w:t>
            </w:r>
          </w:p>
        </w:tc>
        <w:tc>
          <w:tcPr>
            <w:tcW w:w="2535" w:type="dxa"/>
          </w:tcPr>
          <w:p w14:paraId="2B61C664" w14:textId="569BB3D8" w:rsidR="00083869" w:rsidRDefault="00C851CE" w:rsidP="00F3282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F553A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lastRenderedPageBreak/>
              <w:t xml:space="preserve">Se realizo revisión de la radicación de facturación y </w:t>
            </w:r>
            <w:r w:rsidR="003F603A" w:rsidRPr="002F553A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lastRenderedPageBreak/>
              <w:t>glosas por</w:t>
            </w:r>
            <w:r w:rsidRPr="002F553A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 xml:space="preserve"> parte del SENA y del proveedor </w:t>
            </w:r>
            <w:r w:rsidR="00DA65E0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>Comfandi</w:t>
            </w:r>
            <w:r w:rsidRPr="002F553A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 xml:space="preserve"> para control</w:t>
            </w:r>
            <w:r w:rsidR="00E75F22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>,</w:t>
            </w:r>
            <w:r w:rsidRPr="002F553A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 xml:space="preserve"> supervisión</w:t>
            </w:r>
            <w:r w:rsidR="00E75F22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 xml:space="preserve"> y s</w:t>
            </w:r>
            <w:r w:rsidR="003F603A">
              <w:rPr>
                <w:rFonts w:ascii="Calibri" w:hAnsi="Calibri" w:cs="Calibri"/>
                <w:sz w:val="18"/>
                <w:szCs w:val="18"/>
              </w:rPr>
              <w:t>e presentan informes de cartera por parte del proveedor para control de la facturación radicada e informes de supervisión del contrato</w:t>
            </w:r>
            <w:r w:rsidR="004E376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488" w:type="dxa"/>
          </w:tcPr>
          <w:p w14:paraId="6104C451" w14:textId="2D8D35A3" w:rsidR="00083869" w:rsidRDefault="000529A8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Informe realizado en Excel y enviado para revisión y conciliación.</w:t>
            </w:r>
          </w:p>
        </w:tc>
      </w:tr>
      <w:tr w:rsidR="009B6B7F" w:rsidRPr="002F553A" w14:paraId="29827A09" w14:textId="77777777" w:rsidTr="00A669BE">
        <w:trPr>
          <w:trHeight w:val="212"/>
        </w:trPr>
        <w:tc>
          <w:tcPr>
            <w:tcW w:w="432" w:type="dxa"/>
          </w:tcPr>
          <w:p w14:paraId="54EF53E8" w14:textId="7BC55B0C" w:rsidR="00083869" w:rsidRDefault="00083869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2023" w:type="dxa"/>
          </w:tcPr>
          <w:p w14:paraId="7C72C3FE" w14:textId="0D9207B6" w:rsidR="00083869" w:rsidRDefault="00083869" w:rsidP="0008386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83869">
              <w:rPr>
                <w:rFonts w:ascii="Calibri" w:hAnsi="Calibri" w:cs="Calibri"/>
                <w:sz w:val="18"/>
                <w:szCs w:val="18"/>
              </w:rPr>
              <w:t>Las demás actividades que se requieran y que hagan parte del objeto del contrato</w:t>
            </w:r>
          </w:p>
        </w:tc>
        <w:tc>
          <w:tcPr>
            <w:tcW w:w="2535" w:type="dxa"/>
          </w:tcPr>
          <w:p w14:paraId="59D5E9DF" w14:textId="6FC7CC9E" w:rsidR="009F5E24" w:rsidRDefault="00A4620F" w:rsidP="009D72FD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37EE8">
              <w:rPr>
                <w:rFonts w:ascii="Calibri" w:hAnsi="Calibri" w:cs="Calibri"/>
                <w:sz w:val="18"/>
                <w:szCs w:val="18"/>
              </w:rPr>
              <w:t>Se part</w:t>
            </w:r>
            <w:r w:rsidR="00BB0C05" w:rsidRPr="00337EE8">
              <w:rPr>
                <w:rFonts w:ascii="Calibri" w:hAnsi="Calibri" w:cs="Calibri"/>
                <w:sz w:val="18"/>
                <w:szCs w:val="18"/>
              </w:rPr>
              <w:t xml:space="preserve">icipo en </w:t>
            </w:r>
            <w:r w:rsidR="00210A08" w:rsidRPr="00337EE8">
              <w:rPr>
                <w:rFonts w:ascii="Calibri" w:hAnsi="Calibri" w:cs="Calibri"/>
                <w:sz w:val="18"/>
                <w:szCs w:val="18"/>
              </w:rPr>
              <w:t xml:space="preserve">Reuniones realizadas </w:t>
            </w:r>
            <w:r w:rsidR="00BB0C05" w:rsidRPr="00337EE8">
              <w:rPr>
                <w:rFonts w:ascii="Calibri" w:hAnsi="Calibri" w:cs="Calibri"/>
                <w:sz w:val="18"/>
                <w:szCs w:val="18"/>
              </w:rPr>
              <w:t>por parte de</w:t>
            </w:r>
            <w:r w:rsidR="00210A08" w:rsidRPr="00337EE8">
              <w:rPr>
                <w:rFonts w:ascii="Calibri" w:hAnsi="Calibri" w:cs="Calibri"/>
                <w:sz w:val="18"/>
                <w:szCs w:val="18"/>
              </w:rPr>
              <w:t xml:space="preserve"> la </w:t>
            </w:r>
            <w:r w:rsidR="0014022E" w:rsidRPr="00337EE8">
              <w:rPr>
                <w:rFonts w:ascii="Calibri" w:hAnsi="Calibri" w:cs="Calibri"/>
                <w:sz w:val="18"/>
                <w:szCs w:val="18"/>
              </w:rPr>
              <w:t>coordinación</w:t>
            </w:r>
            <w:r w:rsidR="00210A08" w:rsidRPr="00337EE8">
              <w:rPr>
                <w:rFonts w:ascii="Calibri" w:hAnsi="Calibri" w:cs="Calibri"/>
                <w:sz w:val="18"/>
                <w:szCs w:val="18"/>
              </w:rPr>
              <w:t xml:space="preserve"> del </w:t>
            </w:r>
            <w:r w:rsidR="0014022E" w:rsidRPr="00337EE8">
              <w:rPr>
                <w:rFonts w:ascii="Calibri" w:hAnsi="Calibri" w:cs="Calibri"/>
                <w:sz w:val="18"/>
                <w:szCs w:val="18"/>
              </w:rPr>
              <w:t>SMA</w:t>
            </w:r>
            <w:r w:rsidR="00210A08" w:rsidRPr="00337EE8">
              <w:rPr>
                <w:rFonts w:ascii="Calibri" w:hAnsi="Calibri" w:cs="Calibri"/>
                <w:sz w:val="18"/>
                <w:szCs w:val="18"/>
              </w:rPr>
              <w:t xml:space="preserve"> para llevar </w:t>
            </w:r>
            <w:r w:rsidR="00532A5E" w:rsidRPr="00337EE8">
              <w:rPr>
                <w:rFonts w:ascii="Calibri" w:hAnsi="Calibri" w:cs="Calibri"/>
                <w:sz w:val="18"/>
                <w:szCs w:val="18"/>
              </w:rPr>
              <w:t>a cabo</w:t>
            </w:r>
            <w:r w:rsidR="00210A08" w:rsidRPr="00337EE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D259A" w:rsidRPr="00337EE8">
              <w:rPr>
                <w:rFonts w:ascii="Calibri" w:hAnsi="Calibri" w:cs="Calibri"/>
                <w:sz w:val="18"/>
                <w:szCs w:val="18"/>
              </w:rPr>
              <w:t>el control</w:t>
            </w:r>
            <w:r w:rsidR="00D94AC1" w:rsidRPr="00337EE8">
              <w:rPr>
                <w:rFonts w:ascii="Calibri" w:hAnsi="Calibri" w:cs="Calibri"/>
                <w:sz w:val="18"/>
                <w:szCs w:val="18"/>
              </w:rPr>
              <w:t xml:space="preserve"> al contrato de medicamentos </w:t>
            </w:r>
            <w:r w:rsidR="00267C6F" w:rsidRPr="00337EE8">
              <w:rPr>
                <w:rFonts w:ascii="Calibri" w:hAnsi="Calibri" w:cs="Calibri"/>
                <w:sz w:val="18"/>
                <w:szCs w:val="18"/>
              </w:rPr>
              <w:t xml:space="preserve">y en reuniones citas por el área de contabilidad para llevar un control de los pagos realizados a las entidades prestadoras del </w:t>
            </w:r>
            <w:r w:rsidR="009D72FD" w:rsidRPr="00337EE8">
              <w:rPr>
                <w:rFonts w:ascii="Calibri" w:hAnsi="Calibri" w:cs="Calibri"/>
                <w:sz w:val="18"/>
                <w:szCs w:val="18"/>
              </w:rPr>
              <w:t>servició.</w:t>
            </w:r>
          </w:p>
        </w:tc>
        <w:tc>
          <w:tcPr>
            <w:tcW w:w="4488" w:type="dxa"/>
          </w:tcPr>
          <w:p w14:paraId="139403C7" w14:textId="77777777" w:rsidR="00083869" w:rsidRDefault="00362846" w:rsidP="00BA059A">
            <w:pPr>
              <w:pStyle w:val="Default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Reuniones en las instalaciones del SMA.</w:t>
            </w:r>
          </w:p>
          <w:p w14:paraId="3FB517DB" w14:textId="20832EC5" w:rsidR="00A669BE" w:rsidRDefault="00A669BE" w:rsidP="00BA059A">
            <w:pPr>
              <w:pStyle w:val="Default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Reuniones en las instalaciones de la Regional Valle</w:t>
            </w:r>
          </w:p>
          <w:p w14:paraId="7E7A00ED" w14:textId="743F4D3A" w:rsidR="003750AB" w:rsidRDefault="003750AB" w:rsidP="0086026B">
            <w:pPr>
              <w:pStyle w:val="Default"/>
              <w:ind w:left="3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B277BBE" w14:textId="77777777" w:rsidR="00640EFB" w:rsidRDefault="00640EFB" w:rsidP="00367452">
      <w:pPr>
        <w:jc w:val="both"/>
        <w:rPr>
          <w:rFonts w:ascii="Arial" w:hAnsi="Arial" w:cs="Arial"/>
          <w:sz w:val="18"/>
          <w:szCs w:val="18"/>
        </w:rPr>
      </w:pPr>
    </w:p>
    <w:p w14:paraId="1D9AC00D" w14:textId="72E3F3EA" w:rsidR="001F7B4C" w:rsidRPr="007420AD" w:rsidRDefault="00D860CF" w:rsidP="00367452">
      <w:pPr>
        <w:jc w:val="both"/>
        <w:rPr>
          <w:rFonts w:ascii="Calibri" w:hAnsi="Calibri" w:cs="Calibri"/>
          <w:sz w:val="18"/>
          <w:szCs w:val="18"/>
        </w:rPr>
      </w:pPr>
      <w:r w:rsidRPr="007420AD">
        <w:rPr>
          <w:rFonts w:ascii="Calibri" w:hAnsi="Calibri" w:cs="Calibri"/>
          <w:sz w:val="18"/>
          <w:szCs w:val="18"/>
        </w:rPr>
        <w:t xml:space="preserve">A </w:t>
      </w:r>
      <w:r w:rsidR="00037C05" w:rsidRPr="007420AD">
        <w:rPr>
          <w:rFonts w:ascii="Calibri" w:hAnsi="Calibri" w:cs="Calibri"/>
          <w:sz w:val="18"/>
          <w:szCs w:val="18"/>
        </w:rPr>
        <w:t>continuación,</w:t>
      </w:r>
      <w:r w:rsidRPr="007420AD">
        <w:rPr>
          <w:rFonts w:ascii="Calibri" w:hAnsi="Calibri" w:cs="Calibri"/>
          <w:sz w:val="18"/>
          <w:szCs w:val="18"/>
        </w:rPr>
        <w:t xml:space="preserve"> relaciono los desplazamientos que realicé previo a la presentación de este informe. Una vez finalizado cada desplazamiento presenté al ordenador del gasto</w:t>
      </w:r>
      <w:r w:rsidR="001F7B4C" w:rsidRPr="007420AD">
        <w:rPr>
          <w:rFonts w:ascii="Calibri" w:hAnsi="Calibri" w:cs="Calibri"/>
          <w:sz w:val="18"/>
          <w:szCs w:val="18"/>
        </w:rPr>
        <w:t xml:space="preserve"> el</w:t>
      </w:r>
      <w:r w:rsidRPr="007420AD">
        <w:rPr>
          <w:rFonts w:ascii="Calibri" w:hAnsi="Calibri" w:cs="Calibri"/>
          <w:sz w:val="18"/>
          <w:szCs w:val="18"/>
        </w:rPr>
        <w:t xml:space="preserve"> informe </w:t>
      </w:r>
      <w:r w:rsidR="001F7B4C" w:rsidRPr="007420AD">
        <w:rPr>
          <w:rFonts w:ascii="Calibri" w:hAnsi="Calibri" w:cs="Calibri"/>
          <w:sz w:val="18"/>
          <w:szCs w:val="18"/>
        </w:rPr>
        <w:t>en el F</w:t>
      </w:r>
      <w:r w:rsidRPr="007420AD">
        <w:rPr>
          <w:rFonts w:ascii="Calibri" w:hAnsi="Calibri" w:cs="Calibri"/>
          <w:sz w:val="18"/>
          <w:szCs w:val="18"/>
        </w:rPr>
        <w:t xml:space="preserve">ormato </w:t>
      </w:r>
      <w:r w:rsidR="001F7B4C" w:rsidRPr="007420AD">
        <w:rPr>
          <w:rFonts w:ascii="Calibri" w:hAnsi="Calibri" w:cs="Calibri"/>
          <w:sz w:val="18"/>
          <w:szCs w:val="18"/>
        </w:rPr>
        <w:t>I</w:t>
      </w:r>
      <w:r w:rsidRPr="007420AD">
        <w:rPr>
          <w:rFonts w:ascii="Calibri" w:hAnsi="Calibri" w:cs="Calibri"/>
          <w:sz w:val="18"/>
          <w:szCs w:val="18"/>
        </w:rPr>
        <w:t xml:space="preserve">nforme </w:t>
      </w:r>
      <w:r w:rsidR="001F7B4C" w:rsidRPr="007420AD">
        <w:rPr>
          <w:rFonts w:ascii="Calibri" w:hAnsi="Calibri" w:cs="Calibri"/>
          <w:sz w:val="18"/>
          <w:szCs w:val="18"/>
        </w:rPr>
        <w:t>L</w:t>
      </w:r>
      <w:r w:rsidRPr="007420AD">
        <w:rPr>
          <w:rFonts w:ascii="Calibri" w:hAnsi="Calibri" w:cs="Calibri"/>
          <w:sz w:val="18"/>
          <w:szCs w:val="18"/>
        </w:rPr>
        <w:t xml:space="preserve">egalización </w:t>
      </w:r>
      <w:r w:rsidR="001F7B4C" w:rsidRPr="007420AD">
        <w:rPr>
          <w:rFonts w:ascii="Calibri" w:hAnsi="Calibri" w:cs="Calibri"/>
          <w:sz w:val="18"/>
          <w:szCs w:val="18"/>
        </w:rPr>
        <w:t>D</w:t>
      </w:r>
      <w:r w:rsidRPr="007420AD">
        <w:rPr>
          <w:rFonts w:ascii="Calibri" w:hAnsi="Calibri" w:cs="Calibri"/>
          <w:sz w:val="18"/>
          <w:szCs w:val="18"/>
        </w:rPr>
        <w:t>esplazamiento</w:t>
      </w:r>
      <w:r w:rsidR="001F7B4C" w:rsidRPr="007420AD">
        <w:rPr>
          <w:rFonts w:ascii="Calibri" w:hAnsi="Calibri" w:cs="Calibri"/>
          <w:sz w:val="18"/>
          <w:szCs w:val="18"/>
        </w:rPr>
        <w:t xml:space="preserve"> C</w:t>
      </w:r>
      <w:r w:rsidRPr="007420AD">
        <w:rPr>
          <w:rFonts w:ascii="Calibri" w:hAnsi="Calibri" w:cs="Calibri"/>
          <w:sz w:val="18"/>
          <w:szCs w:val="18"/>
        </w:rPr>
        <w:t>ontratista GTH-F-087</w:t>
      </w:r>
      <w:r w:rsidR="001F7B4C" w:rsidRPr="007420AD">
        <w:rPr>
          <w:rFonts w:ascii="Calibri" w:hAnsi="Calibri" w:cs="Calibri"/>
          <w:sz w:val="18"/>
          <w:szCs w:val="18"/>
        </w:rPr>
        <w:t>,</w:t>
      </w:r>
      <w:r w:rsidR="008E6FC5" w:rsidRPr="007420AD">
        <w:rPr>
          <w:rFonts w:ascii="Calibri" w:hAnsi="Calibri" w:cs="Calibri"/>
          <w:sz w:val="18"/>
          <w:szCs w:val="18"/>
        </w:rPr>
        <w:t xml:space="preserve"> </w:t>
      </w:r>
      <w:r w:rsidRPr="007420AD">
        <w:rPr>
          <w:rFonts w:ascii="Calibri" w:hAnsi="Calibri" w:cs="Calibri"/>
          <w:sz w:val="18"/>
          <w:szCs w:val="18"/>
        </w:rPr>
        <w:t xml:space="preserve">en el que </w:t>
      </w:r>
      <w:r w:rsidR="001F7B4C" w:rsidRPr="007420AD">
        <w:rPr>
          <w:rFonts w:ascii="Calibri" w:hAnsi="Calibri" w:cs="Calibri"/>
          <w:sz w:val="18"/>
          <w:szCs w:val="18"/>
        </w:rPr>
        <w:t xml:space="preserve">se describieron </w:t>
      </w:r>
      <w:r w:rsidRPr="007420AD">
        <w:rPr>
          <w:rFonts w:ascii="Calibri" w:hAnsi="Calibri" w:cs="Calibri"/>
          <w:sz w:val="18"/>
          <w:szCs w:val="18"/>
        </w:rPr>
        <w:t>las actividades desarrolladas y los resultados de cada desplazamiento. Cada informe cuenta con el visto bueno del Supervisor</w:t>
      </w:r>
      <w:r w:rsidR="001F7B4C" w:rsidRPr="007420AD">
        <w:rPr>
          <w:rFonts w:ascii="Calibri" w:hAnsi="Calibri" w:cs="Calibri"/>
          <w:sz w:val="18"/>
          <w:szCs w:val="18"/>
        </w:rPr>
        <w:t xml:space="preserve">. </w:t>
      </w:r>
    </w:p>
    <w:p w14:paraId="5E0759C6" w14:textId="77777777" w:rsidR="00BF75FA" w:rsidRPr="007420AD" w:rsidRDefault="00BF75FA" w:rsidP="00367452">
      <w:pPr>
        <w:jc w:val="both"/>
        <w:rPr>
          <w:rFonts w:ascii="Calibri" w:hAnsi="Calibri" w:cs="Calibri"/>
          <w:sz w:val="18"/>
          <w:szCs w:val="18"/>
        </w:rPr>
      </w:pPr>
    </w:p>
    <w:p w14:paraId="54C66646" w14:textId="77777777" w:rsidR="00D860CF" w:rsidRPr="007420AD" w:rsidRDefault="001F7B4C" w:rsidP="00367452">
      <w:pPr>
        <w:jc w:val="both"/>
        <w:rPr>
          <w:rFonts w:ascii="Calibri" w:hAnsi="Calibri" w:cs="Calibri"/>
          <w:sz w:val="18"/>
          <w:szCs w:val="18"/>
        </w:rPr>
      </w:pPr>
      <w:r w:rsidRPr="007420AD">
        <w:rPr>
          <w:rFonts w:ascii="Calibri" w:hAnsi="Calibri" w:cs="Calibri"/>
          <w:sz w:val="18"/>
          <w:szCs w:val="18"/>
        </w:rPr>
        <w:t>S</w:t>
      </w:r>
      <w:r w:rsidR="00D860CF" w:rsidRPr="007420AD">
        <w:rPr>
          <w:rFonts w:ascii="Calibri" w:hAnsi="Calibri" w:cs="Calibri"/>
          <w:sz w:val="18"/>
          <w:szCs w:val="18"/>
        </w:rPr>
        <w:t xml:space="preserve">e </w:t>
      </w:r>
      <w:r w:rsidRPr="007420AD">
        <w:rPr>
          <w:rFonts w:ascii="Calibri" w:hAnsi="Calibri" w:cs="Calibri"/>
          <w:sz w:val="18"/>
          <w:szCs w:val="18"/>
        </w:rPr>
        <w:t>lista a continuación el soport</w:t>
      </w:r>
      <w:r w:rsidR="00D860CF" w:rsidRPr="007420AD">
        <w:rPr>
          <w:rFonts w:ascii="Calibri" w:hAnsi="Calibri" w:cs="Calibri"/>
          <w:sz w:val="18"/>
          <w:szCs w:val="18"/>
        </w:rPr>
        <w:t>e de la legalización de los desplazamientos realizados</w:t>
      </w:r>
      <w:r w:rsidRPr="007420AD">
        <w:rPr>
          <w:rFonts w:ascii="Calibri" w:hAnsi="Calibri" w:cs="Calibri"/>
          <w:sz w:val="18"/>
          <w:szCs w:val="18"/>
        </w:rPr>
        <w:t xml:space="preserve">, los cuales </w:t>
      </w:r>
      <w:r w:rsidR="00D860CF" w:rsidRPr="007420AD">
        <w:rPr>
          <w:rFonts w:ascii="Calibri" w:hAnsi="Calibri" w:cs="Calibri"/>
          <w:sz w:val="18"/>
          <w:szCs w:val="18"/>
        </w:rPr>
        <w:t>forma</w:t>
      </w:r>
      <w:r w:rsidRPr="007420AD">
        <w:rPr>
          <w:rFonts w:ascii="Calibri" w:hAnsi="Calibri" w:cs="Calibri"/>
          <w:sz w:val="18"/>
          <w:szCs w:val="18"/>
        </w:rPr>
        <w:t>n</w:t>
      </w:r>
      <w:r w:rsidR="00D860CF" w:rsidRPr="007420AD">
        <w:rPr>
          <w:rFonts w:ascii="Calibri" w:hAnsi="Calibri" w:cs="Calibri"/>
          <w:sz w:val="18"/>
          <w:szCs w:val="18"/>
        </w:rPr>
        <w:t xml:space="preserve"> parte integral del presente</w:t>
      </w:r>
      <w:r w:rsidR="006A40A9" w:rsidRPr="007420AD">
        <w:rPr>
          <w:rFonts w:ascii="Calibri" w:hAnsi="Calibri" w:cs="Calibri"/>
          <w:sz w:val="18"/>
          <w:szCs w:val="18"/>
        </w:rPr>
        <w:t xml:space="preserve"> i</w:t>
      </w:r>
      <w:r w:rsidR="00D860CF" w:rsidRPr="007420AD">
        <w:rPr>
          <w:rFonts w:ascii="Calibri" w:hAnsi="Calibri" w:cs="Calibri"/>
          <w:sz w:val="18"/>
          <w:szCs w:val="18"/>
        </w:rPr>
        <w:t>nforme de ejecución contractual</w:t>
      </w:r>
      <w:r w:rsidRPr="007420AD">
        <w:rPr>
          <w:rFonts w:ascii="Calibri" w:hAnsi="Calibri" w:cs="Calibri"/>
          <w:sz w:val="18"/>
          <w:szCs w:val="18"/>
        </w:rPr>
        <w:t xml:space="preserve">. </w:t>
      </w:r>
      <w:r w:rsidR="00D860CF" w:rsidRPr="007420AD">
        <w:rPr>
          <w:rFonts w:ascii="Calibri" w:hAnsi="Calibri" w:cs="Calibri"/>
          <w:sz w:val="18"/>
          <w:szCs w:val="18"/>
        </w:rPr>
        <w:t xml:space="preserve"> </w:t>
      </w:r>
    </w:p>
    <w:p w14:paraId="5A4E6412" w14:textId="77777777" w:rsidR="00D860CF" w:rsidRPr="007420AD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2014"/>
        <w:gridCol w:w="2415"/>
        <w:gridCol w:w="2036"/>
        <w:gridCol w:w="2027"/>
      </w:tblGrid>
      <w:tr w:rsidR="00D860CF" w:rsidRPr="00BF75FA" w14:paraId="7223F84B" w14:textId="77777777" w:rsidTr="003B6A59">
        <w:trPr>
          <w:trHeight w:val="393"/>
          <w:tblHeader/>
          <w:jc w:val="center"/>
        </w:trPr>
        <w:tc>
          <w:tcPr>
            <w:tcW w:w="608" w:type="dxa"/>
            <w:vMerge w:val="restart"/>
            <w:vAlign w:val="center"/>
          </w:tcPr>
          <w:p w14:paraId="0C61DBD0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014" w:type="dxa"/>
            <w:vMerge w:val="restart"/>
            <w:noWrap/>
            <w:vAlign w:val="center"/>
            <w:hideMark/>
          </w:tcPr>
          <w:p w14:paraId="213A62CD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  <w:p w14:paraId="57ED1AB4" w14:textId="58ECC172" w:rsidR="00D860CF" w:rsidRPr="00A0680B" w:rsidRDefault="00A0680B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No DE</w:t>
            </w:r>
            <w:r w:rsidR="00D860CF"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LA ORDEN DE VIAJE</w:t>
            </w:r>
          </w:p>
        </w:tc>
        <w:tc>
          <w:tcPr>
            <w:tcW w:w="2415" w:type="dxa"/>
            <w:vMerge w:val="restart"/>
            <w:noWrap/>
            <w:vAlign w:val="center"/>
            <w:hideMark/>
          </w:tcPr>
          <w:p w14:paraId="3E264920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  <w:p w14:paraId="5DD03361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LUGAR DE DESPLAZAMIENTO</w:t>
            </w:r>
          </w:p>
        </w:tc>
        <w:tc>
          <w:tcPr>
            <w:tcW w:w="4063" w:type="dxa"/>
            <w:gridSpan w:val="2"/>
            <w:noWrap/>
            <w:vAlign w:val="center"/>
            <w:hideMark/>
          </w:tcPr>
          <w:p w14:paraId="174FF984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FECHAS DE DESPLAZAMIENTOS</w:t>
            </w:r>
          </w:p>
        </w:tc>
      </w:tr>
      <w:tr w:rsidR="00D860CF" w:rsidRPr="00BF75FA" w14:paraId="17F88A94" w14:textId="77777777" w:rsidTr="003B6A59">
        <w:trPr>
          <w:trHeight w:val="248"/>
          <w:tblHeader/>
          <w:jc w:val="center"/>
        </w:trPr>
        <w:tc>
          <w:tcPr>
            <w:tcW w:w="608" w:type="dxa"/>
            <w:vMerge/>
          </w:tcPr>
          <w:p w14:paraId="68F9500D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14" w:type="dxa"/>
            <w:vMerge/>
            <w:noWrap/>
            <w:vAlign w:val="bottom"/>
            <w:hideMark/>
          </w:tcPr>
          <w:p w14:paraId="3F80F7D6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vMerge/>
            <w:noWrap/>
            <w:vAlign w:val="bottom"/>
            <w:hideMark/>
          </w:tcPr>
          <w:p w14:paraId="51B0A2E9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noWrap/>
            <w:hideMark/>
          </w:tcPr>
          <w:p w14:paraId="00669A24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INICIO</w:t>
            </w:r>
          </w:p>
        </w:tc>
        <w:tc>
          <w:tcPr>
            <w:tcW w:w="2027" w:type="dxa"/>
            <w:noWrap/>
          </w:tcPr>
          <w:p w14:paraId="7B341437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FINALIZACIÓN</w:t>
            </w:r>
          </w:p>
        </w:tc>
      </w:tr>
      <w:tr w:rsidR="00D860CF" w:rsidRPr="00BF75FA" w14:paraId="5FBBDAF7" w14:textId="77777777" w:rsidTr="003B6A59">
        <w:trPr>
          <w:trHeight w:val="31"/>
          <w:tblHeader/>
          <w:jc w:val="center"/>
        </w:trPr>
        <w:tc>
          <w:tcPr>
            <w:tcW w:w="608" w:type="dxa"/>
          </w:tcPr>
          <w:p w14:paraId="34E916B9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14" w:type="dxa"/>
            <w:noWrap/>
            <w:vAlign w:val="bottom"/>
            <w:hideMark/>
          </w:tcPr>
          <w:p w14:paraId="6D199191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5" w:type="dxa"/>
            <w:noWrap/>
            <w:vAlign w:val="bottom"/>
            <w:hideMark/>
          </w:tcPr>
          <w:p w14:paraId="08F26A21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6" w:type="dxa"/>
            <w:noWrap/>
            <w:vAlign w:val="bottom"/>
            <w:hideMark/>
          </w:tcPr>
          <w:p w14:paraId="56DE309B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27" w:type="dxa"/>
            <w:noWrap/>
            <w:vAlign w:val="bottom"/>
          </w:tcPr>
          <w:p w14:paraId="24FB8220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860CF" w:rsidRPr="00BF75FA" w14:paraId="3EB56178" w14:textId="77777777" w:rsidTr="003B6A59">
        <w:trPr>
          <w:trHeight w:val="31"/>
          <w:jc w:val="center"/>
        </w:trPr>
        <w:tc>
          <w:tcPr>
            <w:tcW w:w="608" w:type="dxa"/>
          </w:tcPr>
          <w:p w14:paraId="44CC31A9" w14:textId="77777777" w:rsidR="00D860CF" w:rsidRPr="00BF75FA" w:rsidRDefault="00D860CF" w:rsidP="0036745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5FA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014" w:type="dxa"/>
            <w:noWrap/>
            <w:vAlign w:val="bottom"/>
            <w:hideMark/>
          </w:tcPr>
          <w:p w14:paraId="689A0ADE" w14:textId="77777777" w:rsidR="00D860CF" w:rsidRPr="00BF75FA" w:rsidRDefault="00D860CF" w:rsidP="0036745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5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5" w:type="dxa"/>
            <w:noWrap/>
            <w:vAlign w:val="bottom"/>
            <w:hideMark/>
          </w:tcPr>
          <w:p w14:paraId="789FC4C1" w14:textId="77777777" w:rsidR="00D860CF" w:rsidRPr="00BF75FA" w:rsidRDefault="00D860CF" w:rsidP="0036745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5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6" w:type="dxa"/>
            <w:noWrap/>
            <w:vAlign w:val="bottom"/>
            <w:hideMark/>
          </w:tcPr>
          <w:p w14:paraId="244C25B6" w14:textId="77777777" w:rsidR="00D860CF" w:rsidRPr="00BF75FA" w:rsidRDefault="00D860CF" w:rsidP="0036745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5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27" w:type="dxa"/>
            <w:noWrap/>
            <w:vAlign w:val="bottom"/>
          </w:tcPr>
          <w:p w14:paraId="184F8BDD" w14:textId="77777777" w:rsidR="00D860CF" w:rsidRPr="00BF75FA" w:rsidRDefault="00D860CF" w:rsidP="0036745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F691DAC" w14:textId="77777777" w:rsidR="00D860CF" w:rsidRPr="00BF75FA" w:rsidRDefault="00D860CF" w:rsidP="00367452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EA42A9A" w14:textId="77777777" w:rsidR="00D860CF" w:rsidRDefault="00D860CF" w:rsidP="00367452">
      <w:pPr>
        <w:jc w:val="both"/>
        <w:rPr>
          <w:rFonts w:ascii="Calibri" w:hAnsi="Calibri" w:cs="Calibri"/>
          <w:i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i/>
          <w:color w:val="000000" w:themeColor="text1"/>
          <w:sz w:val="18"/>
          <w:szCs w:val="18"/>
        </w:rPr>
        <w:t>Nota 1:</w:t>
      </w:r>
      <w:r w:rsidRPr="000D654C">
        <w:rPr>
          <w:rFonts w:ascii="Calibri" w:hAnsi="Calibri" w:cs="Calibri"/>
          <w:i/>
          <w:color w:val="000000" w:themeColor="text1"/>
          <w:sz w:val="18"/>
          <w:szCs w:val="18"/>
        </w:rPr>
        <w:t xml:space="preserve"> Por cada desplazamiento que haya realizado el contratista, adjuntará el respectivo informe que la soporte. En caso de haber realizado el desplazamiento en fecha posterior a la presentación de</w:t>
      </w:r>
      <w:r w:rsidR="001F7B4C" w:rsidRPr="000D654C">
        <w:rPr>
          <w:rFonts w:ascii="Calibri" w:hAnsi="Calibri" w:cs="Calibri"/>
          <w:i/>
          <w:color w:val="000000" w:themeColor="text1"/>
          <w:sz w:val="18"/>
          <w:szCs w:val="18"/>
        </w:rPr>
        <w:t>l</w:t>
      </w:r>
      <w:r w:rsidRPr="000D654C">
        <w:rPr>
          <w:rFonts w:ascii="Calibri" w:hAnsi="Calibri" w:cs="Calibri"/>
          <w:i/>
          <w:color w:val="000000" w:themeColor="text1"/>
          <w:sz w:val="18"/>
          <w:szCs w:val="18"/>
        </w:rPr>
        <w:t xml:space="preserve"> informe de ejecución contractual, deberá reportarlo en el siguiente informe de ejecución contractual.</w:t>
      </w:r>
    </w:p>
    <w:p w14:paraId="4DD54E2F" w14:textId="0BB7AD0A" w:rsidR="00D860CF" w:rsidRPr="000D654C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color w:val="000000" w:themeColor="text1"/>
          <w:sz w:val="18"/>
          <w:szCs w:val="18"/>
        </w:rPr>
        <w:t>Para el trámite de la cuenta me permito adjuntar:</w:t>
      </w:r>
      <w:r w:rsidR="001F7B4C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 D</w:t>
      </w:r>
      <w:r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ocumentos </w:t>
      </w:r>
      <w:r w:rsidR="008352CD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electrónicos </w:t>
      </w:r>
      <w:r w:rsidRPr="000D654C">
        <w:rPr>
          <w:rFonts w:ascii="Calibri" w:hAnsi="Calibri" w:cs="Calibri"/>
          <w:color w:val="000000" w:themeColor="text1"/>
          <w:sz w:val="18"/>
          <w:szCs w:val="18"/>
        </w:rPr>
        <w:t>enunciados como evidencias del cumplimiento de las obligaciones contractuales y los desplazamientos realizados</w:t>
      </w:r>
      <w:r w:rsidR="001F7B4C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 y </w:t>
      </w:r>
      <w:r w:rsidR="00702A01" w:rsidRPr="000D654C">
        <w:rPr>
          <w:rFonts w:ascii="Calibri" w:hAnsi="Calibri" w:cs="Calibri"/>
          <w:sz w:val="18"/>
          <w:szCs w:val="18"/>
        </w:rPr>
        <w:t>No</w:t>
      </w:r>
      <w:r w:rsidR="00AE24FF" w:rsidRPr="000D654C">
        <w:rPr>
          <w:rFonts w:ascii="Calibri" w:hAnsi="Calibri" w:cs="Calibri"/>
          <w:sz w:val="18"/>
          <w:szCs w:val="18"/>
        </w:rPr>
        <w:t xml:space="preserve"> </w:t>
      </w:r>
      <w:r w:rsidR="00200A43" w:rsidRPr="00200A43">
        <w:rPr>
          <w:rFonts w:ascii="Calibri" w:hAnsi="Calibri" w:cs="Calibri"/>
          <w:sz w:val="18"/>
          <w:szCs w:val="18"/>
        </w:rPr>
        <w:t>1076870910</w:t>
      </w:r>
      <w:r w:rsidR="007D56A1">
        <w:rPr>
          <w:rFonts w:ascii="Calibri" w:hAnsi="Calibri" w:cs="Calibri"/>
          <w:sz w:val="18"/>
          <w:szCs w:val="18"/>
        </w:rPr>
        <w:t xml:space="preserve"> </w:t>
      </w:r>
      <w:r w:rsidR="00B606F2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a </w:t>
      </w:r>
      <w:r w:rsidR="00122DD7" w:rsidRPr="000D654C">
        <w:rPr>
          <w:rFonts w:ascii="Calibri" w:hAnsi="Calibri" w:cs="Calibri"/>
          <w:color w:val="000000" w:themeColor="text1"/>
          <w:sz w:val="18"/>
          <w:szCs w:val="18"/>
        </w:rPr>
        <w:t>PAGOSIMPLE</w:t>
      </w:r>
      <w:r w:rsidR="00B606F2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 para pago de Salud, Pensión y ARL del</w:t>
      </w:r>
      <w:r w:rsidR="00353F85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 mes de </w:t>
      </w:r>
      <w:r w:rsidR="00337EE8">
        <w:rPr>
          <w:rFonts w:ascii="Calibri" w:hAnsi="Calibri" w:cs="Calibri"/>
          <w:color w:val="000000" w:themeColor="text1"/>
          <w:sz w:val="18"/>
          <w:szCs w:val="18"/>
        </w:rPr>
        <w:t>noviembre</w:t>
      </w:r>
      <w:r w:rsidR="001B16C8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 </w:t>
      </w:r>
      <w:r w:rsidR="001F7B4C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(Decreto Ley 2106 de 2019 – </w:t>
      </w:r>
      <w:r w:rsidR="00E63152" w:rsidRPr="000D654C">
        <w:rPr>
          <w:rFonts w:ascii="Calibri" w:hAnsi="Calibri" w:cs="Calibri"/>
          <w:color w:val="000000" w:themeColor="text1"/>
          <w:sz w:val="18"/>
          <w:szCs w:val="18"/>
        </w:rPr>
        <w:t>“</w:t>
      </w:r>
      <w:r w:rsidR="00E63152" w:rsidRPr="000D654C">
        <w:rPr>
          <w:rFonts w:ascii="Calibri" w:hAnsi="Calibri" w:cs="Calibri"/>
          <w:i/>
          <w:color w:val="000000" w:themeColor="text1"/>
          <w:sz w:val="18"/>
          <w:szCs w:val="18"/>
        </w:rPr>
        <w:t>Decreto</w:t>
      </w:r>
      <w:r w:rsidR="006A40A9" w:rsidRPr="000D654C">
        <w:rPr>
          <w:rFonts w:ascii="Calibri" w:hAnsi="Calibri" w:cs="Calibri"/>
          <w:i/>
          <w:color w:val="000000" w:themeColor="text1"/>
          <w:sz w:val="18"/>
          <w:szCs w:val="18"/>
        </w:rPr>
        <w:t xml:space="preserve"> </w:t>
      </w:r>
      <w:r w:rsidR="001F7B4C" w:rsidRPr="000D654C">
        <w:rPr>
          <w:rFonts w:ascii="Calibri" w:hAnsi="Calibri" w:cs="Calibri"/>
          <w:i/>
          <w:color w:val="000000" w:themeColor="text1"/>
          <w:sz w:val="18"/>
          <w:szCs w:val="18"/>
        </w:rPr>
        <w:t xml:space="preserve">Ley </w:t>
      </w:r>
      <w:proofErr w:type="spellStart"/>
      <w:r w:rsidR="001F7B4C" w:rsidRPr="000D654C">
        <w:rPr>
          <w:rFonts w:ascii="Calibri" w:hAnsi="Calibri" w:cs="Calibri"/>
          <w:i/>
          <w:color w:val="000000" w:themeColor="text1"/>
          <w:sz w:val="18"/>
          <w:szCs w:val="18"/>
        </w:rPr>
        <w:t>Antitr</w:t>
      </w:r>
      <w:r w:rsidR="006A40A9" w:rsidRPr="000D654C">
        <w:rPr>
          <w:rFonts w:ascii="Calibri" w:hAnsi="Calibri" w:cs="Calibri"/>
          <w:i/>
          <w:color w:val="000000" w:themeColor="text1"/>
          <w:sz w:val="18"/>
          <w:szCs w:val="18"/>
        </w:rPr>
        <w:t>á</w:t>
      </w:r>
      <w:r w:rsidR="001F7B4C" w:rsidRPr="000D654C">
        <w:rPr>
          <w:rFonts w:ascii="Calibri" w:hAnsi="Calibri" w:cs="Calibri"/>
          <w:i/>
          <w:color w:val="000000" w:themeColor="text1"/>
          <w:sz w:val="18"/>
          <w:szCs w:val="18"/>
        </w:rPr>
        <w:t>mites</w:t>
      </w:r>
      <w:proofErr w:type="spellEnd"/>
      <w:r w:rsidR="001F7B4C" w:rsidRPr="000D654C">
        <w:rPr>
          <w:rFonts w:ascii="Calibri" w:hAnsi="Calibri" w:cs="Calibri"/>
          <w:i/>
          <w:color w:val="000000" w:themeColor="text1"/>
          <w:sz w:val="18"/>
          <w:szCs w:val="18"/>
        </w:rPr>
        <w:t>”</w:t>
      </w:r>
      <w:r w:rsidR="001F7B4C" w:rsidRPr="000D654C">
        <w:rPr>
          <w:rFonts w:ascii="Calibri" w:hAnsi="Calibri" w:cs="Calibri"/>
          <w:color w:val="000000" w:themeColor="text1"/>
          <w:sz w:val="18"/>
          <w:szCs w:val="18"/>
        </w:rPr>
        <w:t>)</w:t>
      </w:r>
    </w:p>
    <w:p w14:paraId="0B2535AC" w14:textId="77777777" w:rsidR="00D860CF" w:rsidRPr="000D654C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p w14:paraId="43EE43FA" w14:textId="1867D995" w:rsidR="00D860CF" w:rsidRPr="000D654C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Cordialmente, </w:t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</w:p>
    <w:p w14:paraId="28BD914F" w14:textId="77777777" w:rsidR="006D18FE" w:rsidRDefault="006D18FE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p w14:paraId="0A755C9C" w14:textId="5D68B60B" w:rsidR="004D22CF" w:rsidRPr="00BF75FA" w:rsidRDefault="00F40B54" w:rsidP="0036745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F75FA">
        <w:rPr>
          <w:rFonts w:ascii="Arial" w:hAnsi="Arial" w:cs="Arial"/>
          <w:noProof/>
          <w:sz w:val="20"/>
          <w:szCs w:val="20"/>
        </w:rPr>
        <w:drawing>
          <wp:anchor distT="0" distB="0" distL="0" distR="0" simplePos="0" relativeHeight="251658240" behindDoc="1" locked="0" layoutInCell="1" allowOverlap="1" wp14:anchorId="3AE973B8" wp14:editId="4D263A8B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1562100" cy="274320"/>
            <wp:effectExtent l="0" t="0" r="0" b="0"/>
            <wp:wrapNone/>
            <wp:docPr id="3" name="image2.jpeg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 descr="Texto, Carta&#10;&#10;Descripción generada automáticamente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artisticPencilSketch/>
                              </a14:imgEffect>
                              <a14:imgEffect>
                                <a14:saturation sat="248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6B2AA0F" w14:textId="469BADD6" w:rsidR="00D860CF" w:rsidRPr="00BF75FA" w:rsidRDefault="00D860CF" w:rsidP="0036745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7B9064" w14:textId="77777777" w:rsidR="00D860CF" w:rsidRPr="000D654C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Firma</w:t>
      </w:r>
    </w:p>
    <w:p w14:paraId="4DE84815" w14:textId="2B6B62EB" w:rsidR="00FF5F2B" w:rsidRPr="000D654C" w:rsidRDefault="001C7648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María</w:t>
      </w:r>
      <w:r w:rsidR="00171550" w:rsidRPr="000D654C">
        <w:rPr>
          <w:rFonts w:ascii="Calibri" w:hAnsi="Calibri" w:cs="Calibri"/>
          <w:b/>
          <w:color w:val="000000" w:themeColor="text1"/>
          <w:sz w:val="18"/>
          <w:szCs w:val="18"/>
        </w:rPr>
        <w:t xml:space="preserve"> Isabel Vargas Oliveros</w:t>
      </w:r>
    </w:p>
    <w:p w14:paraId="4E87A578" w14:textId="1013426F" w:rsidR="00D860CF" w:rsidRPr="000D654C" w:rsidRDefault="00D860CF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Contratista</w:t>
      </w:r>
    </w:p>
    <w:p w14:paraId="44E3BCB1" w14:textId="27AC699A" w:rsidR="00D860CF" w:rsidRPr="000D654C" w:rsidRDefault="00D860CF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C.C. No</w:t>
      </w:r>
      <w:r w:rsidR="00FF5F2B" w:rsidRPr="000D654C">
        <w:rPr>
          <w:rFonts w:ascii="Calibri" w:hAnsi="Calibri" w:cs="Calibri"/>
          <w:b/>
          <w:color w:val="000000" w:themeColor="text1"/>
          <w:sz w:val="18"/>
          <w:szCs w:val="18"/>
        </w:rPr>
        <w:t xml:space="preserve">. </w:t>
      </w:r>
      <w:r w:rsidR="00171550" w:rsidRPr="000D654C">
        <w:rPr>
          <w:rFonts w:ascii="Calibri" w:hAnsi="Calibri" w:cs="Calibri"/>
          <w:b/>
          <w:color w:val="000000" w:themeColor="text1"/>
          <w:sz w:val="18"/>
          <w:szCs w:val="18"/>
        </w:rPr>
        <w:t>34.318.311</w:t>
      </w:r>
    </w:p>
    <w:p w14:paraId="6FCAB2CE" w14:textId="77777777" w:rsidR="00D860CF" w:rsidRPr="000D654C" w:rsidRDefault="00D860CF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</w:p>
    <w:p w14:paraId="4E3A873D" w14:textId="77777777" w:rsidR="00D860CF" w:rsidRPr="000D654C" w:rsidRDefault="00D860CF" w:rsidP="00367452">
      <w:pPr>
        <w:pStyle w:val="Sinespaciad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color w:val="000000" w:themeColor="text1"/>
          <w:sz w:val="18"/>
          <w:szCs w:val="18"/>
        </w:rPr>
        <w:t>Recibí a satisfacción:</w:t>
      </w:r>
    </w:p>
    <w:p w14:paraId="3663197C" w14:textId="77777777" w:rsidR="00D860CF" w:rsidRDefault="00D860CF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</w:p>
    <w:p w14:paraId="3118BFF8" w14:textId="77777777" w:rsidR="005C3CFE" w:rsidRDefault="005C3CFE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</w:p>
    <w:p w14:paraId="22BE9DD2" w14:textId="77777777" w:rsidR="00D860CF" w:rsidRPr="000D654C" w:rsidRDefault="00D860CF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Firma</w:t>
      </w:r>
    </w:p>
    <w:p w14:paraId="5529498F" w14:textId="1878B8E6" w:rsidR="00E7620F" w:rsidRPr="00996ADA" w:rsidRDefault="00337EE8" w:rsidP="00E7620F">
      <w:pPr>
        <w:pStyle w:val="Sinespaciado"/>
        <w:jc w:val="both"/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s-ES"/>
        </w:rPr>
      </w:pPr>
      <w:r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s-ES"/>
        </w:rPr>
        <w:t>JAIR LOPEZ ROA</w:t>
      </w:r>
    </w:p>
    <w:p w14:paraId="3206BCE1" w14:textId="3E211C9A" w:rsidR="00D860CF" w:rsidRPr="000D654C" w:rsidRDefault="004C0EC6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 xml:space="preserve"> </w:t>
      </w:r>
      <w:r w:rsidR="00D860CF" w:rsidRPr="000D654C">
        <w:rPr>
          <w:rFonts w:ascii="Calibri" w:hAnsi="Calibri" w:cs="Calibri"/>
          <w:b/>
          <w:color w:val="000000" w:themeColor="text1"/>
          <w:sz w:val="18"/>
          <w:szCs w:val="18"/>
        </w:rPr>
        <w:t xml:space="preserve">Supervisor </w:t>
      </w:r>
      <w:r w:rsidR="00D5091A" w:rsidRPr="000D654C">
        <w:rPr>
          <w:rFonts w:ascii="Calibri" w:hAnsi="Calibri" w:cs="Calibri"/>
          <w:b/>
          <w:bCs/>
          <w:color w:val="000000" w:themeColor="text1"/>
          <w:sz w:val="18"/>
          <w:szCs w:val="18"/>
          <w:lang w:val="es-ES"/>
        </w:rPr>
        <w:t>CONTRATO No. CO1.PCCNTR.7229875 de 2025</w:t>
      </w:r>
    </w:p>
    <w:p w14:paraId="70ECD75D" w14:textId="70B9DE34" w:rsidR="00B0451A" w:rsidRDefault="00FF5F2B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Profesional G0</w:t>
      </w:r>
      <w:r w:rsidR="008A0455">
        <w:rPr>
          <w:rFonts w:ascii="Calibri" w:hAnsi="Calibri" w:cs="Calibri"/>
          <w:b/>
          <w:color w:val="000000" w:themeColor="text1"/>
          <w:sz w:val="18"/>
          <w:szCs w:val="18"/>
        </w:rPr>
        <w:t>6</w:t>
      </w:r>
    </w:p>
    <w:sectPr w:rsidR="00B0451A">
      <w:headerReference w:type="default" r:id="rId20"/>
      <w:footerReference w:type="default" r:id="rId21"/>
      <w:headerReference w:type="first" r:id="rId22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A7C7" w14:textId="77777777" w:rsidR="00FB4B05" w:rsidRDefault="00FB4B05">
      <w:r>
        <w:separator/>
      </w:r>
    </w:p>
  </w:endnote>
  <w:endnote w:type="continuationSeparator" w:id="0">
    <w:p w14:paraId="00D86C16" w14:textId="77777777" w:rsidR="00FB4B05" w:rsidRDefault="00FB4B05">
      <w:r>
        <w:continuationSeparator/>
      </w:r>
    </w:p>
  </w:endnote>
  <w:endnote w:type="continuationNotice" w:id="1">
    <w:p w14:paraId="5229E207" w14:textId="77777777" w:rsidR="00FB4B05" w:rsidRDefault="00FB4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88A9D" w14:textId="77777777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032A8BF2" w14:textId="77777777" w:rsidR="00E85AFD" w:rsidRDefault="00E85AFD">
    <w:pPr>
      <w:pStyle w:val="Piedepgina"/>
    </w:pPr>
  </w:p>
  <w:p w14:paraId="12476D67" w14:textId="67A6A547" w:rsidR="00E85AFD" w:rsidRDefault="008E6FC5" w:rsidP="008E6FC5">
    <w:pPr>
      <w:pStyle w:val="Piedepgina"/>
      <w:jc w:val="center"/>
    </w:pPr>
    <w:r>
      <w:t>GTH-F-062 V</w:t>
    </w:r>
    <w:r w:rsidR="005E3B18"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93C63" w14:textId="77777777" w:rsidR="00FB4B05" w:rsidRDefault="00FB4B05">
      <w:r>
        <w:separator/>
      </w:r>
    </w:p>
  </w:footnote>
  <w:footnote w:type="continuationSeparator" w:id="0">
    <w:p w14:paraId="6E76AC2E" w14:textId="77777777" w:rsidR="00FB4B05" w:rsidRDefault="00FB4B05">
      <w:r>
        <w:continuationSeparator/>
      </w:r>
    </w:p>
  </w:footnote>
  <w:footnote w:type="continuationNotice" w:id="1">
    <w:p w14:paraId="0EA1E2D5" w14:textId="77777777" w:rsidR="00FB4B05" w:rsidRDefault="00FB4B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1DE08" w14:textId="788D4263" w:rsidR="00E85AFD" w:rsidRDefault="00657C44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5E38C560" wp14:editId="194BB231">
          <wp:simplePos x="0" y="0"/>
          <wp:positionH relativeFrom="margin">
            <wp:align>center</wp:align>
          </wp:positionH>
          <wp:positionV relativeFrom="paragraph">
            <wp:posOffset>8890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12AD">
      <w:rPr>
        <w:noProof/>
        <w:lang w:val="es-ES" w:eastAsia="es-ES"/>
      </w:rPr>
      <w:t xml:space="preserve"> </w:t>
    </w:r>
    <w:r w:rsidR="002D12AD"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7B2FC446" w14:textId="77777777" w:rsidR="00E85AFD" w:rsidRDefault="00E85AFD">
    <w:pPr>
      <w:pStyle w:val="Encabezado"/>
    </w:pPr>
  </w:p>
  <w:p w14:paraId="7289BCDE" w14:textId="77777777" w:rsidR="00E85AFD" w:rsidRDefault="00E85AFD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C984" w14:textId="77777777" w:rsidR="00E85AFD" w:rsidRDefault="00E85AFD">
    <w:pPr>
      <w:pStyle w:val="Encabezado"/>
      <w:rPr>
        <w:noProof/>
        <w:lang w:val="es-ES" w:eastAsia="es-ES"/>
      </w:rPr>
    </w:pPr>
  </w:p>
  <w:p w14:paraId="42298B85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C6B"/>
    <w:multiLevelType w:val="hybridMultilevel"/>
    <w:tmpl w:val="10F85380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33A7A"/>
    <w:multiLevelType w:val="hybridMultilevel"/>
    <w:tmpl w:val="134A7B74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4721F"/>
    <w:multiLevelType w:val="hybridMultilevel"/>
    <w:tmpl w:val="C6F05F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52965"/>
    <w:multiLevelType w:val="multilevel"/>
    <w:tmpl w:val="96DE5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36235"/>
    <w:multiLevelType w:val="hybridMultilevel"/>
    <w:tmpl w:val="C41025F4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34D71"/>
    <w:multiLevelType w:val="hybridMultilevel"/>
    <w:tmpl w:val="B76885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65419"/>
    <w:multiLevelType w:val="hybridMultilevel"/>
    <w:tmpl w:val="102A99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316FA"/>
    <w:multiLevelType w:val="hybridMultilevel"/>
    <w:tmpl w:val="9CC001DE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D2C3F"/>
    <w:multiLevelType w:val="hybridMultilevel"/>
    <w:tmpl w:val="58540E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63DBA"/>
    <w:multiLevelType w:val="hybridMultilevel"/>
    <w:tmpl w:val="8D7C7406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FC6503E"/>
    <w:multiLevelType w:val="hybridMultilevel"/>
    <w:tmpl w:val="ECEA90AE"/>
    <w:lvl w:ilvl="0" w:tplc="DDC692BA">
      <w:start w:val="1"/>
      <w:numFmt w:val="decimal"/>
      <w:lvlText w:val="%1."/>
      <w:lvlJc w:val="left"/>
      <w:pPr>
        <w:ind w:left="720" w:hanging="360"/>
      </w:pPr>
    </w:lvl>
    <w:lvl w:ilvl="1" w:tplc="530EA204">
      <w:start w:val="1"/>
      <w:numFmt w:val="lowerLetter"/>
      <w:lvlText w:val="%2."/>
      <w:lvlJc w:val="left"/>
      <w:pPr>
        <w:ind w:left="1440" w:hanging="360"/>
      </w:pPr>
    </w:lvl>
    <w:lvl w:ilvl="2" w:tplc="1D104F8C">
      <w:start w:val="1"/>
      <w:numFmt w:val="lowerRoman"/>
      <w:lvlText w:val="%3."/>
      <w:lvlJc w:val="right"/>
      <w:pPr>
        <w:ind w:left="2160" w:hanging="180"/>
      </w:pPr>
    </w:lvl>
    <w:lvl w:ilvl="3" w:tplc="FBF8FDC2">
      <w:start w:val="1"/>
      <w:numFmt w:val="decimal"/>
      <w:lvlText w:val="%4."/>
      <w:lvlJc w:val="left"/>
      <w:pPr>
        <w:ind w:left="2880" w:hanging="360"/>
      </w:pPr>
    </w:lvl>
    <w:lvl w:ilvl="4" w:tplc="9C5E359C">
      <w:start w:val="1"/>
      <w:numFmt w:val="lowerLetter"/>
      <w:lvlText w:val="%5."/>
      <w:lvlJc w:val="left"/>
      <w:pPr>
        <w:ind w:left="3600" w:hanging="360"/>
      </w:pPr>
    </w:lvl>
    <w:lvl w:ilvl="5" w:tplc="0606525A">
      <w:start w:val="1"/>
      <w:numFmt w:val="lowerRoman"/>
      <w:lvlText w:val="%6."/>
      <w:lvlJc w:val="right"/>
      <w:pPr>
        <w:ind w:left="4320" w:hanging="180"/>
      </w:pPr>
    </w:lvl>
    <w:lvl w:ilvl="6" w:tplc="AFBC2FFE">
      <w:start w:val="1"/>
      <w:numFmt w:val="decimal"/>
      <w:lvlText w:val="%7."/>
      <w:lvlJc w:val="left"/>
      <w:pPr>
        <w:ind w:left="5040" w:hanging="360"/>
      </w:pPr>
    </w:lvl>
    <w:lvl w:ilvl="7" w:tplc="9474A4A8">
      <w:start w:val="1"/>
      <w:numFmt w:val="lowerLetter"/>
      <w:lvlText w:val="%8."/>
      <w:lvlJc w:val="left"/>
      <w:pPr>
        <w:ind w:left="5760" w:hanging="360"/>
      </w:pPr>
    </w:lvl>
    <w:lvl w:ilvl="8" w:tplc="313AD53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F025B"/>
    <w:multiLevelType w:val="hybridMultilevel"/>
    <w:tmpl w:val="22D48F1C"/>
    <w:lvl w:ilvl="0" w:tplc="EAECE5DA">
      <w:start w:val="12"/>
      <w:numFmt w:val="bullet"/>
      <w:lvlText w:val="-"/>
      <w:lvlJc w:val="left"/>
      <w:pPr>
        <w:ind w:left="765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53FF31EB"/>
    <w:multiLevelType w:val="hybridMultilevel"/>
    <w:tmpl w:val="36608B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AB018D"/>
    <w:multiLevelType w:val="hybridMultilevel"/>
    <w:tmpl w:val="674AE7CC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5E6142"/>
    <w:multiLevelType w:val="multilevel"/>
    <w:tmpl w:val="E10E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5549B4"/>
    <w:multiLevelType w:val="hybridMultilevel"/>
    <w:tmpl w:val="E15C232E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E1E9C"/>
    <w:multiLevelType w:val="hybridMultilevel"/>
    <w:tmpl w:val="8462351A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7D6C6584"/>
    <w:multiLevelType w:val="hybridMultilevel"/>
    <w:tmpl w:val="ADA2CB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628921">
    <w:abstractNumId w:val="17"/>
  </w:num>
  <w:num w:numId="2" w16cid:durableId="1782145682">
    <w:abstractNumId w:val="12"/>
  </w:num>
  <w:num w:numId="3" w16cid:durableId="592586619">
    <w:abstractNumId w:val="15"/>
  </w:num>
  <w:num w:numId="4" w16cid:durableId="984428499">
    <w:abstractNumId w:val="16"/>
  </w:num>
  <w:num w:numId="5" w16cid:durableId="859516024">
    <w:abstractNumId w:val="7"/>
  </w:num>
  <w:num w:numId="6" w16cid:durableId="1302887957">
    <w:abstractNumId w:val="9"/>
  </w:num>
  <w:num w:numId="7" w16cid:durableId="154566403">
    <w:abstractNumId w:val="18"/>
  </w:num>
  <w:num w:numId="8" w16cid:durableId="1424758531">
    <w:abstractNumId w:val="2"/>
  </w:num>
  <w:num w:numId="9" w16cid:durableId="572469528">
    <w:abstractNumId w:val="5"/>
  </w:num>
  <w:num w:numId="10" w16cid:durableId="1434472725">
    <w:abstractNumId w:val="13"/>
  </w:num>
  <w:num w:numId="11" w16cid:durableId="1469545299">
    <w:abstractNumId w:val="3"/>
  </w:num>
  <w:num w:numId="12" w16cid:durableId="1210722365">
    <w:abstractNumId w:val="14"/>
  </w:num>
  <w:num w:numId="13" w16cid:durableId="1629117247">
    <w:abstractNumId w:val="8"/>
  </w:num>
  <w:num w:numId="14" w16cid:durableId="1535657042">
    <w:abstractNumId w:val="11"/>
  </w:num>
  <w:num w:numId="15" w16cid:durableId="262228152">
    <w:abstractNumId w:val="1"/>
  </w:num>
  <w:num w:numId="16" w16cid:durableId="850800749">
    <w:abstractNumId w:val="4"/>
  </w:num>
  <w:num w:numId="17" w16cid:durableId="2068793668">
    <w:abstractNumId w:val="0"/>
  </w:num>
  <w:num w:numId="18" w16cid:durableId="1188521617">
    <w:abstractNumId w:val="6"/>
  </w:num>
  <w:num w:numId="19" w16cid:durableId="120582940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2589"/>
    <w:rsid w:val="0000274F"/>
    <w:rsid w:val="000053A7"/>
    <w:rsid w:val="00005BC6"/>
    <w:rsid w:val="00006E54"/>
    <w:rsid w:val="0000748C"/>
    <w:rsid w:val="00011715"/>
    <w:rsid w:val="0001553E"/>
    <w:rsid w:val="0001793D"/>
    <w:rsid w:val="00026585"/>
    <w:rsid w:val="00027661"/>
    <w:rsid w:val="00030865"/>
    <w:rsid w:val="000363A6"/>
    <w:rsid w:val="000370CC"/>
    <w:rsid w:val="00037C05"/>
    <w:rsid w:val="00040FAE"/>
    <w:rsid w:val="0004398F"/>
    <w:rsid w:val="0004713A"/>
    <w:rsid w:val="00047E68"/>
    <w:rsid w:val="00050920"/>
    <w:rsid w:val="00051253"/>
    <w:rsid w:val="000529A8"/>
    <w:rsid w:val="00053A9E"/>
    <w:rsid w:val="00055C57"/>
    <w:rsid w:val="000574DE"/>
    <w:rsid w:val="000609AD"/>
    <w:rsid w:val="000636BD"/>
    <w:rsid w:val="000677B0"/>
    <w:rsid w:val="00070271"/>
    <w:rsid w:val="00071751"/>
    <w:rsid w:val="00072364"/>
    <w:rsid w:val="000723BD"/>
    <w:rsid w:val="00072C0C"/>
    <w:rsid w:val="0007312F"/>
    <w:rsid w:val="00074FC6"/>
    <w:rsid w:val="00082422"/>
    <w:rsid w:val="00082A26"/>
    <w:rsid w:val="00082D10"/>
    <w:rsid w:val="00083869"/>
    <w:rsid w:val="00085F22"/>
    <w:rsid w:val="000919F8"/>
    <w:rsid w:val="000923DD"/>
    <w:rsid w:val="000942A7"/>
    <w:rsid w:val="00097300"/>
    <w:rsid w:val="00097E62"/>
    <w:rsid w:val="000A011B"/>
    <w:rsid w:val="000A0653"/>
    <w:rsid w:val="000A1956"/>
    <w:rsid w:val="000A235B"/>
    <w:rsid w:val="000A2AD6"/>
    <w:rsid w:val="000A6615"/>
    <w:rsid w:val="000A77D0"/>
    <w:rsid w:val="000B05B0"/>
    <w:rsid w:val="000B07E2"/>
    <w:rsid w:val="000B1E82"/>
    <w:rsid w:val="000B2045"/>
    <w:rsid w:val="000B279C"/>
    <w:rsid w:val="000B2A3C"/>
    <w:rsid w:val="000C45C0"/>
    <w:rsid w:val="000C56CB"/>
    <w:rsid w:val="000D0EB0"/>
    <w:rsid w:val="000D1178"/>
    <w:rsid w:val="000D128A"/>
    <w:rsid w:val="000D1844"/>
    <w:rsid w:val="000D18EB"/>
    <w:rsid w:val="000D289D"/>
    <w:rsid w:val="000D411A"/>
    <w:rsid w:val="000D654C"/>
    <w:rsid w:val="000D6B12"/>
    <w:rsid w:val="000E1004"/>
    <w:rsid w:val="000E4918"/>
    <w:rsid w:val="000E6920"/>
    <w:rsid w:val="000E69C6"/>
    <w:rsid w:val="000E779B"/>
    <w:rsid w:val="000F5BCC"/>
    <w:rsid w:val="000F6539"/>
    <w:rsid w:val="00101111"/>
    <w:rsid w:val="00103BCE"/>
    <w:rsid w:val="0010405F"/>
    <w:rsid w:val="001049B7"/>
    <w:rsid w:val="00104A23"/>
    <w:rsid w:val="001063D0"/>
    <w:rsid w:val="001120CA"/>
    <w:rsid w:val="0011424B"/>
    <w:rsid w:val="00114C48"/>
    <w:rsid w:val="00116DF3"/>
    <w:rsid w:val="0011781A"/>
    <w:rsid w:val="00120115"/>
    <w:rsid w:val="00120883"/>
    <w:rsid w:val="0012116F"/>
    <w:rsid w:val="00122BEA"/>
    <w:rsid w:val="00122DA8"/>
    <w:rsid w:val="00122DD7"/>
    <w:rsid w:val="00125733"/>
    <w:rsid w:val="00127B4C"/>
    <w:rsid w:val="0013078F"/>
    <w:rsid w:val="00131591"/>
    <w:rsid w:val="0013260E"/>
    <w:rsid w:val="00135186"/>
    <w:rsid w:val="00135589"/>
    <w:rsid w:val="00135B32"/>
    <w:rsid w:val="00135D99"/>
    <w:rsid w:val="001360D9"/>
    <w:rsid w:val="001364F4"/>
    <w:rsid w:val="00136CC5"/>
    <w:rsid w:val="0014022E"/>
    <w:rsid w:val="00142959"/>
    <w:rsid w:val="001432CE"/>
    <w:rsid w:val="001474A5"/>
    <w:rsid w:val="00147816"/>
    <w:rsid w:val="00150240"/>
    <w:rsid w:val="0015079A"/>
    <w:rsid w:val="001508BC"/>
    <w:rsid w:val="00151FDD"/>
    <w:rsid w:val="00154C12"/>
    <w:rsid w:val="00155307"/>
    <w:rsid w:val="00156DD5"/>
    <w:rsid w:val="00156E7D"/>
    <w:rsid w:val="00157B08"/>
    <w:rsid w:val="00157E5F"/>
    <w:rsid w:val="00161C36"/>
    <w:rsid w:val="00164DB3"/>
    <w:rsid w:val="001662AE"/>
    <w:rsid w:val="001706BB"/>
    <w:rsid w:val="0017098E"/>
    <w:rsid w:val="00171550"/>
    <w:rsid w:val="00171966"/>
    <w:rsid w:val="001738E4"/>
    <w:rsid w:val="00175845"/>
    <w:rsid w:val="00176A1E"/>
    <w:rsid w:val="001836D1"/>
    <w:rsid w:val="00186B80"/>
    <w:rsid w:val="0019132D"/>
    <w:rsid w:val="0019184A"/>
    <w:rsid w:val="001919E0"/>
    <w:rsid w:val="0019265D"/>
    <w:rsid w:val="00196C49"/>
    <w:rsid w:val="00196F91"/>
    <w:rsid w:val="001A1F03"/>
    <w:rsid w:val="001A2D1F"/>
    <w:rsid w:val="001B16C8"/>
    <w:rsid w:val="001B1CE2"/>
    <w:rsid w:val="001B4736"/>
    <w:rsid w:val="001B5339"/>
    <w:rsid w:val="001B57CA"/>
    <w:rsid w:val="001B75CA"/>
    <w:rsid w:val="001B7C4B"/>
    <w:rsid w:val="001C158F"/>
    <w:rsid w:val="001C40ED"/>
    <w:rsid w:val="001C46F0"/>
    <w:rsid w:val="001C5DFA"/>
    <w:rsid w:val="001C6440"/>
    <w:rsid w:val="001C7648"/>
    <w:rsid w:val="001D0F56"/>
    <w:rsid w:val="001D1891"/>
    <w:rsid w:val="001D1EA2"/>
    <w:rsid w:val="001D53B6"/>
    <w:rsid w:val="001D7A32"/>
    <w:rsid w:val="001D7B6C"/>
    <w:rsid w:val="001E0E72"/>
    <w:rsid w:val="001E1576"/>
    <w:rsid w:val="001E19A5"/>
    <w:rsid w:val="001E1ADB"/>
    <w:rsid w:val="001E2911"/>
    <w:rsid w:val="001E4637"/>
    <w:rsid w:val="001E4E95"/>
    <w:rsid w:val="001E5A14"/>
    <w:rsid w:val="001F0474"/>
    <w:rsid w:val="001F523D"/>
    <w:rsid w:val="001F58E3"/>
    <w:rsid w:val="001F6788"/>
    <w:rsid w:val="001F70C5"/>
    <w:rsid w:val="001F7B4C"/>
    <w:rsid w:val="00200A43"/>
    <w:rsid w:val="0020604A"/>
    <w:rsid w:val="00210A08"/>
    <w:rsid w:val="00211A1E"/>
    <w:rsid w:val="00216753"/>
    <w:rsid w:val="00217BEE"/>
    <w:rsid w:val="002204B4"/>
    <w:rsid w:val="00220C4E"/>
    <w:rsid w:val="00223879"/>
    <w:rsid w:val="00224F49"/>
    <w:rsid w:val="00225DE8"/>
    <w:rsid w:val="00226265"/>
    <w:rsid w:val="00231546"/>
    <w:rsid w:val="00233DC4"/>
    <w:rsid w:val="0023601D"/>
    <w:rsid w:val="00236082"/>
    <w:rsid w:val="00236272"/>
    <w:rsid w:val="00236975"/>
    <w:rsid w:val="00251809"/>
    <w:rsid w:val="0025337F"/>
    <w:rsid w:val="0025659F"/>
    <w:rsid w:val="002572FA"/>
    <w:rsid w:val="00260ED3"/>
    <w:rsid w:val="00262433"/>
    <w:rsid w:val="00264C0C"/>
    <w:rsid w:val="00265483"/>
    <w:rsid w:val="00266780"/>
    <w:rsid w:val="002671A2"/>
    <w:rsid w:val="00267C6F"/>
    <w:rsid w:val="002734D1"/>
    <w:rsid w:val="00277A6C"/>
    <w:rsid w:val="00277C62"/>
    <w:rsid w:val="0028551B"/>
    <w:rsid w:val="002856F0"/>
    <w:rsid w:val="002861B7"/>
    <w:rsid w:val="00286E3A"/>
    <w:rsid w:val="00287980"/>
    <w:rsid w:val="00291139"/>
    <w:rsid w:val="002932EC"/>
    <w:rsid w:val="0029451B"/>
    <w:rsid w:val="00295B99"/>
    <w:rsid w:val="00296571"/>
    <w:rsid w:val="002A460F"/>
    <w:rsid w:val="002A4C69"/>
    <w:rsid w:val="002B0B37"/>
    <w:rsid w:val="002B3031"/>
    <w:rsid w:val="002B55DE"/>
    <w:rsid w:val="002B563D"/>
    <w:rsid w:val="002B6EAC"/>
    <w:rsid w:val="002C2428"/>
    <w:rsid w:val="002C7AC2"/>
    <w:rsid w:val="002D12AD"/>
    <w:rsid w:val="002D17BF"/>
    <w:rsid w:val="002D2E2B"/>
    <w:rsid w:val="002D5675"/>
    <w:rsid w:val="002D5D15"/>
    <w:rsid w:val="002D6D09"/>
    <w:rsid w:val="002E1AD7"/>
    <w:rsid w:val="002E40C9"/>
    <w:rsid w:val="002E4EFE"/>
    <w:rsid w:val="002E6DB3"/>
    <w:rsid w:val="002E718B"/>
    <w:rsid w:val="002E75C4"/>
    <w:rsid w:val="002F09BD"/>
    <w:rsid w:val="002F1DA2"/>
    <w:rsid w:val="002F39BC"/>
    <w:rsid w:val="002F4659"/>
    <w:rsid w:val="002F553A"/>
    <w:rsid w:val="002F5C94"/>
    <w:rsid w:val="002F6515"/>
    <w:rsid w:val="002F6DDF"/>
    <w:rsid w:val="00300D16"/>
    <w:rsid w:val="00301A66"/>
    <w:rsid w:val="00305CF9"/>
    <w:rsid w:val="00305EAB"/>
    <w:rsid w:val="00306C7A"/>
    <w:rsid w:val="00311159"/>
    <w:rsid w:val="003113AE"/>
    <w:rsid w:val="003129C6"/>
    <w:rsid w:val="0031448E"/>
    <w:rsid w:val="00316ADE"/>
    <w:rsid w:val="003232D5"/>
    <w:rsid w:val="00324B65"/>
    <w:rsid w:val="003269B4"/>
    <w:rsid w:val="00330D1D"/>
    <w:rsid w:val="003325DB"/>
    <w:rsid w:val="00337EE8"/>
    <w:rsid w:val="003400C2"/>
    <w:rsid w:val="00340D45"/>
    <w:rsid w:val="00341E7E"/>
    <w:rsid w:val="00345611"/>
    <w:rsid w:val="003464CC"/>
    <w:rsid w:val="00347F31"/>
    <w:rsid w:val="00350D98"/>
    <w:rsid w:val="00353F85"/>
    <w:rsid w:val="00355807"/>
    <w:rsid w:val="00355ABD"/>
    <w:rsid w:val="00357076"/>
    <w:rsid w:val="00361EE1"/>
    <w:rsid w:val="00362846"/>
    <w:rsid w:val="00365C23"/>
    <w:rsid w:val="00367452"/>
    <w:rsid w:val="00370AE4"/>
    <w:rsid w:val="00371336"/>
    <w:rsid w:val="00373574"/>
    <w:rsid w:val="00374949"/>
    <w:rsid w:val="00374F3D"/>
    <w:rsid w:val="003750AB"/>
    <w:rsid w:val="00377D6E"/>
    <w:rsid w:val="00380FA9"/>
    <w:rsid w:val="00381A92"/>
    <w:rsid w:val="00382FA4"/>
    <w:rsid w:val="00385B0B"/>
    <w:rsid w:val="00385CBA"/>
    <w:rsid w:val="003919D2"/>
    <w:rsid w:val="00391BCF"/>
    <w:rsid w:val="003946B7"/>
    <w:rsid w:val="003A10CD"/>
    <w:rsid w:val="003A20AC"/>
    <w:rsid w:val="003A4332"/>
    <w:rsid w:val="003A57DA"/>
    <w:rsid w:val="003A6E42"/>
    <w:rsid w:val="003A706D"/>
    <w:rsid w:val="003B17CC"/>
    <w:rsid w:val="003B1904"/>
    <w:rsid w:val="003B228C"/>
    <w:rsid w:val="003B2D70"/>
    <w:rsid w:val="003B2FA3"/>
    <w:rsid w:val="003B3708"/>
    <w:rsid w:val="003B6A59"/>
    <w:rsid w:val="003C0199"/>
    <w:rsid w:val="003C0A92"/>
    <w:rsid w:val="003C21F4"/>
    <w:rsid w:val="003C244C"/>
    <w:rsid w:val="003C2FF2"/>
    <w:rsid w:val="003C394C"/>
    <w:rsid w:val="003C56AF"/>
    <w:rsid w:val="003D16AD"/>
    <w:rsid w:val="003D2039"/>
    <w:rsid w:val="003D3829"/>
    <w:rsid w:val="003D5D86"/>
    <w:rsid w:val="003D7289"/>
    <w:rsid w:val="003E32B8"/>
    <w:rsid w:val="003F379D"/>
    <w:rsid w:val="003F57E4"/>
    <w:rsid w:val="003F5C8B"/>
    <w:rsid w:val="003F603A"/>
    <w:rsid w:val="00400865"/>
    <w:rsid w:val="00400D09"/>
    <w:rsid w:val="0040168E"/>
    <w:rsid w:val="004028D9"/>
    <w:rsid w:val="004029C3"/>
    <w:rsid w:val="004078EB"/>
    <w:rsid w:val="0041010B"/>
    <w:rsid w:val="004103D9"/>
    <w:rsid w:val="0041191E"/>
    <w:rsid w:val="00411DC3"/>
    <w:rsid w:val="00412AA4"/>
    <w:rsid w:val="004136B0"/>
    <w:rsid w:val="00414D63"/>
    <w:rsid w:val="00417843"/>
    <w:rsid w:val="004227C6"/>
    <w:rsid w:val="00424F50"/>
    <w:rsid w:val="00426A45"/>
    <w:rsid w:val="00426FD3"/>
    <w:rsid w:val="004305CA"/>
    <w:rsid w:val="004320E0"/>
    <w:rsid w:val="00432E8F"/>
    <w:rsid w:val="00432F00"/>
    <w:rsid w:val="00434135"/>
    <w:rsid w:val="00437919"/>
    <w:rsid w:val="00441719"/>
    <w:rsid w:val="004422AB"/>
    <w:rsid w:val="0044292F"/>
    <w:rsid w:val="00442B8E"/>
    <w:rsid w:val="00444D10"/>
    <w:rsid w:val="00445D0B"/>
    <w:rsid w:val="004474EF"/>
    <w:rsid w:val="004479A1"/>
    <w:rsid w:val="00447B4E"/>
    <w:rsid w:val="00453315"/>
    <w:rsid w:val="004545CA"/>
    <w:rsid w:val="0045544C"/>
    <w:rsid w:val="00455B98"/>
    <w:rsid w:val="00456706"/>
    <w:rsid w:val="00464354"/>
    <w:rsid w:val="0046726F"/>
    <w:rsid w:val="0047006A"/>
    <w:rsid w:val="004703BE"/>
    <w:rsid w:val="004712C7"/>
    <w:rsid w:val="004716B3"/>
    <w:rsid w:val="00473B1A"/>
    <w:rsid w:val="004753EF"/>
    <w:rsid w:val="00480564"/>
    <w:rsid w:val="00480EEE"/>
    <w:rsid w:val="00485D42"/>
    <w:rsid w:val="004867C2"/>
    <w:rsid w:val="0049103F"/>
    <w:rsid w:val="00491801"/>
    <w:rsid w:val="00492F6F"/>
    <w:rsid w:val="00493B50"/>
    <w:rsid w:val="00493F70"/>
    <w:rsid w:val="004950A1"/>
    <w:rsid w:val="004956B1"/>
    <w:rsid w:val="004A1EA8"/>
    <w:rsid w:val="004A2EE6"/>
    <w:rsid w:val="004A40BC"/>
    <w:rsid w:val="004A44CC"/>
    <w:rsid w:val="004B26B1"/>
    <w:rsid w:val="004B2B03"/>
    <w:rsid w:val="004B2C70"/>
    <w:rsid w:val="004B4CB8"/>
    <w:rsid w:val="004B5C60"/>
    <w:rsid w:val="004C0630"/>
    <w:rsid w:val="004C0EC6"/>
    <w:rsid w:val="004C1F72"/>
    <w:rsid w:val="004C450C"/>
    <w:rsid w:val="004C4AB1"/>
    <w:rsid w:val="004C5EC5"/>
    <w:rsid w:val="004D0D7C"/>
    <w:rsid w:val="004D0ED9"/>
    <w:rsid w:val="004D22CF"/>
    <w:rsid w:val="004D334F"/>
    <w:rsid w:val="004D43C9"/>
    <w:rsid w:val="004E3766"/>
    <w:rsid w:val="004E59B2"/>
    <w:rsid w:val="004F4FA8"/>
    <w:rsid w:val="0050006C"/>
    <w:rsid w:val="005054A7"/>
    <w:rsid w:val="00505702"/>
    <w:rsid w:val="005058E5"/>
    <w:rsid w:val="00505FA1"/>
    <w:rsid w:val="00511CE9"/>
    <w:rsid w:val="005132AF"/>
    <w:rsid w:val="00516DDD"/>
    <w:rsid w:val="005172E2"/>
    <w:rsid w:val="00521CF8"/>
    <w:rsid w:val="00527E11"/>
    <w:rsid w:val="0053232B"/>
    <w:rsid w:val="00532A5E"/>
    <w:rsid w:val="00541086"/>
    <w:rsid w:val="00542DA5"/>
    <w:rsid w:val="005437E0"/>
    <w:rsid w:val="00546FA8"/>
    <w:rsid w:val="0055021D"/>
    <w:rsid w:val="005505CE"/>
    <w:rsid w:val="00553469"/>
    <w:rsid w:val="00556E67"/>
    <w:rsid w:val="005608FE"/>
    <w:rsid w:val="00560F5D"/>
    <w:rsid w:val="0056176A"/>
    <w:rsid w:val="00563BC7"/>
    <w:rsid w:val="005702A3"/>
    <w:rsid w:val="00572327"/>
    <w:rsid w:val="00575DC4"/>
    <w:rsid w:val="00575E2B"/>
    <w:rsid w:val="0058114A"/>
    <w:rsid w:val="005816BA"/>
    <w:rsid w:val="005818D5"/>
    <w:rsid w:val="0058705A"/>
    <w:rsid w:val="0059005A"/>
    <w:rsid w:val="00590FBB"/>
    <w:rsid w:val="005917CD"/>
    <w:rsid w:val="00592157"/>
    <w:rsid w:val="00592F8A"/>
    <w:rsid w:val="00596518"/>
    <w:rsid w:val="005977C3"/>
    <w:rsid w:val="005A08B1"/>
    <w:rsid w:val="005A2B39"/>
    <w:rsid w:val="005A3F07"/>
    <w:rsid w:val="005A54D7"/>
    <w:rsid w:val="005A69F2"/>
    <w:rsid w:val="005B47BB"/>
    <w:rsid w:val="005B5290"/>
    <w:rsid w:val="005C1716"/>
    <w:rsid w:val="005C375E"/>
    <w:rsid w:val="005C3CFE"/>
    <w:rsid w:val="005C5E4E"/>
    <w:rsid w:val="005D04DA"/>
    <w:rsid w:val="005D0949"/>
    <w:rsid w:val="005D259A"/>
    <w:rsid w:val="005D2665"/>
    <w:rsid w:val="005D349F"/>
    <w:rsid w:val="005D3551"/>
    <w:rsid w:val="005D373F"/>
    <w:rsid w:val="005D45FC"/>
    <w:rsid w:val="005D469A"/>
    <w:rsid w:val="005E09E9"/>
    <w:rsid w:val="005E0AA4"/>
    <w:rsid w:val="005E265E"/>
    <w:rsid w:val="005E2B79"/>
    <w:rsid w:val="005E2E9A"/>
    <w:rsid w:val="005E3B18"/>
    <w:rsid w:val="005F2D9B"/>
    <w:rsid w:val="005F3BB3"/>
    <w:rsid w:val="005F4B43"/>
    <w:rsid w:val="005F655E"/>
    <w:rsid w:val="005F77B0"/>
    <w:rsid w:val="00602F51"/>
    <w:rsid w:val="006038F1"/>
    <w:rsid w:val="006040A6"/>
    <w:rsid w:val="00604916"/>
    <w:rsid w:val="00604921"/>
    <w:rsid w:val="00604A46"/>
    <w:rsid w:val="006064FF"/>
    <w:rsid w:val="00610945"/>
    <w:rsid w:val="00610E54"/>
    <w:rsid w:val="00613B09"/>
    <w:rsid w:val="006143DF"/>
    <w:rsid w:val="00614921"/>
    <w:rsid w:val="0061581F"/>
    <w:rsid w:val="006159EE"/>
    <w:rsid w:val="006162E0"/>
    <w:rsid w:val="00617118"/>
    <w:rsid w:val="00617458"/>
    <w:rsid w:val="00621CDA"/>
    <w:rsid w:val="006250F1"/>
    <w:rsid w:val="006279AC"/>
    <w:rsid w:val="006322AC"/>
    <w:rsid w:val="00633165"/>
    <w:rsid w:val="00634B4B"/>
    <w:rsid w:val="006406CE"/>
    <w:rsid w:val="00640ED6"/>
    <w:rsid w:val="00640EFB"/>
    <w:rsid w:val="00641A73"/>
    <w:rsid w:val="00641B52"/>
    <w:rsid w:val="006426C1"/>
    <w:rsid w:val="006456DC"/>
    <w:rsid w:val="006459A1"/>
    <w:rsid w:val="006517B1"/>
    <w:rsid w:val="00652143"/>
    <w:rsid w:val="0065301B"/>
    <w:rsid w:val="0065542D"/>
    <w:rsid w:val="0065683A"/>
    <w:rsid w:val="00657C44"/>
    <w:rsid w:val="00661595"/>
    <w:rsid w:val="00662566"/>
    <w:rsid w:val="00663242"/>
    <w:rsid w:val="006641DA"/>
    <w:rsid w:val="0066481F"/>
    <w:rsid w:val="00664CFC"/>
    <w:rsid w:val="00665291"/>
    <w:rsid w:val="006654A8"/>
    <w:rsid w:val="006655D4"/>
    <w:rsid w:val="006665D9"/>
    <w:rsid w:val="00671467"/>
    <w:rsid w:val="00673E41"/>
    <w:rsid w:val="00681EE3"/>
    <w:rsid w:val="006826EE"/>
    <w:rsid w:val="00687448"/>
    <w:rsid w:val="006877B1"/>
    <w:rsid w:val="00687E5F"/>
    <w:rsid w:val="00691888"/>
    <w:rsid w:val="006935FC"/>
    <w:rsid w:val="00693D6C"/>
    <w:rsid w:val="00694AD8"/>
    <w:rsid w:val="006966B5"/>
    <w:rsid w:val="00697D7F"/>
    <w:rsid w:val="006A228E"/>
    <w:rsid w:val="006A40A9"/>
    <w:rsid w:val="006A45E9"/>
    <w:rsid w:val="006A6786"/>
    <w:rsid w:val="006B3872"/>
    <w:rsid w:val="006B5F0E"/>
    <w:rsid w:val="006B6152"/>
    <w:rsid w:val="006B696A"/>
    <w:rsid w:val="006B7BFE"/>
    <w:rsid w:val="006C007C"/>
    <w:rsid w:val="006C007E"/>
    <w:rsid w:val="006C0968"/>
    <w:rsid w:val="006D0B63"/>
    <w:rsid w:val="006D18FE"/>
    <w:rsid w:val="006D3FCB"/>
    <w:rsid w:val="006D5BF7"/>
    <w:rsid w:val="006D718E"/>
    <w:rsid w:val="006D75CA"/>
    <w:rsid w:val="006E24C9"/>
    <w:rsid w:val="006E42EB"/>
    <w:rsid w:val="006E5573"/>
    <w:rsid w:val="006E5952"/>
    <w:rsid w:val="006E77A8"/>
    <w:rsid w:val="006F1B6F"/>
    <w:rsid w:val="006F38C1"/>
    <w:rsid w:val="006F39DE"/>
    <w:rsid w:val="006F4905"/>
    <w:rsid w:val="006F51B9"/>
    <w:rsid w:val="006F539F"/>
    <w:rsid w:val="006F54A2"/>
    <w:rsid w:val="006F6B28"/>
    <w:rsid w:val="00700F50"/>
    <w:rsid w:val="00702A01"/>
    <w:rsid w:val="0070333B"/>
    <w:rsid w:val="00703634"/>
    <w:rsid w:val="00704E49"/>
    <w:rsid w:val="007059A4"/>
    <w:rsid w:val="007068E7"/>
    <w:rsid w:val="00707F86"/>
    <w:rsid w:val="00710356"/>
    <w:rsid w:val="0071129B"/>
    <w:rsid w:val="00711807"/>
    <w:rsid w:val="00713646"/>
    <w:rsid w:val="00715B55"/>
    <w:rsid w:val="00716241"/>
    <w:rsid w:val="00721316"/>
    <w:rsid w:val="00723C98"/>
    <w:rsid w:val="00726012"/>
    <w:rsid w:val="00727240"/>
    <w:rsid w:val="00733BA3"/>
    <w:rsid w:val="00734AE7"/>
    <w:rsid w:val="00737D6F"/>
    <w:rsid w:val="00740B3E"/>
    <w:rsid w:val="00741C6B"/>
    <w:rsid w:val="007420AD"/>
    <w:rsid w:val="00742769"/>
    <w:rsid w:val="00742B90"/>
    <w:rsid w:val="007431DF"/>
    <w:rsid w:val="00745776"/>
    <w:rsid w:val="00750E01"/>
    <w:rsid w:val="00751F84"/>
    <w:rsid w:val="0075453C"/>
    <w:rsid w:val="00755101"/>
    <w:rsid w:val="007556E5"/>
    <w:rsid w:val="00755D27"/>
    <w:rsid w:val="00756C9E"/>
    <w:rsid w:val="007609F1"/>
    <w:rsid w:val="007610A6"/>
    <w:rsid w:val="007614AC"/>
    <w:rsid w:val="00762253"/>
    <w:rsid w:val="00764188"/>
    <w:rsid w:val="00764280"/>
    <w:rsid w:val="00764C30"/>
    <w:rsid w:val="00776C76"/>
    <w:rsid w:val="007779F9"/>
    <w:rsid w:val="00785DBE"/>
    <w:rsid w:val="00787D3A"/>
    <w:rsid w:val="00787E74"/>
    <w:rsid w:val="00793987"/>
    <w:rsid w:val="007A2E71"/>
    <w:rsid w:val="007A3919"/>
    <w:rsid w:val="007B1F72"/>
    <w:rsid w:val="007B4F4F"/>
    <w:rsid w:val="007B6E45"/>
    <w:rsid w:val="007B780C"/>
    <w:rsid w:val="007C03E1"/>
    <w:rsid w:val="007C0C8D"/>
    <w:rsid w:val="007C0F5B"/>
    <w:rsid w:val="007C2EB8"/>
    <w:rsid w:val="007C2F96"/>
    <w:rsid w:val="007C31F8"/>
    <w:rsid w:val="007C4C34"/>
    <w:rsid w:val="007D0CD3"/>
    <w:rsid w:val="007D10BB"/>
    <w:rsid w:val="007D226E"/>
    <w:rsid w:val="007D38D1"/>
    <w:rsid w:val="007D4817"/>
    <w:rsid w:val="007D56A1"/>
    <w:rsid w:val="007E023C"/>
    <w:rsid w:val="007E25C8"/>
    <w:rsid w:val="007E5464"/>
    <w:rsid w:val="007E58F2"/>
    <w:rsid w:val="007E62DA"/>
    <w:rsid w:val="007F12CE"/>
    <w:rsid w:val="007F1533"/>
    <w:rsid w:val="007F193C"/>
    <w:rsid w:val="007F4FCD"/>
    <w:rsid w:val="007F58FD"/>
    <w:rsid w:val="007F6061"/>
    <w:rsid w:val="007F618F"/>
    <w:rsid w:val="007F6724"/>
    <w:rsid w:val="007F7550"/>
    <w:rsid w:val="00801980"/>
    <w:rsid w:val="00807EDE"/>
    <w:rsid w:val="0081412B"/>
    <w:rsid w:val="008200A2"/>
    <w:rsid w:val="00823B30"/>
    <w:rsid w:val="00823DBC"/>
    <w:rsid w:val="008267FE"/>
    <w:rsid w:val="008339CF"/>
    <w:rsid w:val="00833FAD"/>
    <w:rsid w:val="00834B7F"/>
    <w:rsid w:val="008352CD"/>
    <w:rsid w:val="008371B0"/>
    <w:rsid w:val="0083742C"/>
    <w:rsid w:val="00837CBD"/>
    <w:rsid w:val="00842704"/>
    <w:rsid w:val="00842FC6"/>
    <w:rsid w:val="008441AC"/>
    <w:rsid w:val="00844B0C"/>
    <w:rsid w:val="00847722"/>
    <w:rsid w:val="008507F5"/>
    <w:rsid w:val="00850E5C"/>
    <w:rsid w:val="0085413D"/>
    <w:rsid w:val="008551BB"/>
    <w:rsid w:val="008567DB"/>
    <w:rsid w:val="0086026B"/>
    <w:rsid w:val="008623D7"/>
    <w:rsid w:val="0086374F"/>
    <w:rsid w:val="008642B4"/>
    <w:rsid w:val="00864901"/>
    <w:rsid w:val="008667C0"/>
    <w:rsid w:val="00867E19"/>
    <w:rsid w:val="00871C73"/>
    <w:rsid w:val="00872BAA"/>
    <w:rsid w:val="00874209"/>
    <w:rsid w:val="0088244C"/>
    <w:rsid w:val="008848DD"/>
    <w:rsid w:val="008878A3"/>
    <w:rsid w:val="008A0455"/>
    <w:rsid w:val="008A57F7"/>
    <w:rsid w:val="008A5A38"/>
    <w:rsid w:val="008A7731"/>
    <w:rsid w:val="008A7BE9"/>
    <w:rsid w:val="008B6166"/>
    <w:rsid w:val="008B643B"/>
    <w:rsid w:val="008B6B2F"/>
    <w:rsid w:val="008B7754"/>
    <w:rsid w:val="008C6557"/>
    <w:rsid w:val="008C6FD3"/>
    <w:rsid w:val="008D1A55"/>
    <w:rsid w:val="008D510E"/>
    <w:rsid w:val="008D554D"/>
    <w:rsid w:val="008D597C"/>
    <w:rsid w:val="008E1BAC"/>
    <w:rsid w:val="008E335B"/>
    <w:rsid w:val="008E45C1"/>
    <w:rsid w:val="008E6FC5"/>
    <w:rsid w:val="008E7BA0"/>
    <w:rsid w:val="008F2149"/>
    <w:rsid w:val="008F397B"/>
    <w:rsid w:val="008F5505"/>
    <w:rsid w:val="008F626A"/>
    <w:rsid w:val="009001B9"/>
    <w:rsid w:val="00902972"/>
    <w:rsid w:val="00903E3D"/>
    <w:rsid w:val="00904A98"/>
    <w:rsid w:val="00905001"/>
    <w:rsid w:val="00907ED6"/>
    <w:rsid w:val="00910833"/>
    <w:rsid w:val="00915ABC"/>
    <w:rsid w:val="00916FE0"/>
    <w:rsid w:val="00923763"/>
    <w:rsid w:val="00923823"/>
    <w:rsid w:val="0092403A"/>
    <w:rsid w:val="0092424B"/>
    <w:rsid w:val="00926423"/>
    <w:rsid w:val="00931E4F"/>
    <w:rsid w:val="009408FB"/>
    <w:rsid w:val="00941B09"/>
    <w:rsid w:val="00943DA6"/>
    <w:rsid w:val="00944A19"/>
    <w:rsid w:val="00945CD7"/>
    <w:rsid w:val="009506A3"/>
    <w:rsid w:val="009510F7"/>
    <w:rsid w:val="00956E1B"/>
    <w:rsid w:val="00963F8A"/>
    <w:rsid w:val="009655F9"/>
    <w:rsid w:val="00970366"/>
    <w:rsid w:val="00970707"/>
    <w:rsid w:val="00971F20"/>
    <w:rsid w:val="00973C84"/>
    <w:rsid w:val="009750E4"/>
    <w:rsid w:val="0097619F"/>
    <w:rsid w:val="00982756"/>
    <w:rsid w:val="0099026C"/>
    <w:rsid w:val="00990DCA"/>
    <w:rsid w:val="00996ADA"/>
    <w:rsid w:val="00996D44"/>
    <w:rsid w:val="00996DE2"/>
    <w:rsid w:val="009A0C77"/>
    <w:rsid w:val="009A1159"/>
    <w:rsid w:val="009A243D"/>
    <w:rsid w:val="009A3514"/>
    <w:rsid w:val="009B25A3"/>
    <w:rsid w:val="009B55BB"/>
    <w:rsid w:val="009B6B7F"/>
    <w:rsid w:val="009C10D8"/>
    <w:rsid w:val="009C2622"/>
    <w:rsid w:val="009C294D"/>
    <w:rsid w:val="009C71A6"/>
    <w:rsid w:val="009D1E2F"/>
    <w:rsid w:val="009D24FF"/>
    <w:rsid w:val="009D2F76"/>
    <w:rsid w:val="009D3278"/>
    <w:rsid w:val="009D6FE7"/>
    <w:rsid w:val="009D72FD"/>
    <w:rsid w:val="009E0A98"/>
    <w:rsid w:val="009E0EDC"/>
    <w:rsid w:val="009E15CE"/>
    <w:rsid w:val="009E202E"/>
    <w:rsid w:val="009E2C20"/>
    <w:rsid w:val="009F52CA"/>
    <w:rsid w:val="009F5E24"/>
    <w:rsid w:val="00A04BD1"/>
    <w:rsid w:val="00A04DDA"/>
    <w:rsid w:val="00A04EBA"/>
    <w:rsid w:val="00A0680B"/>
    <w:rsid w:val="00A068E9"/>
    <w:rsid w:val="00A06972"/>
    <w:rsid w:val="00A06A2B"/>
    <w:rsid w:val="00A07AC8"/>
    <w:rsid w:val="00A2310D"/>
    <w:rsid w:val="00A23C4B"/>
    <w:rsid w:val="00A26AAA"/>
    <w:rsid w:val="00A34C11"/>
    <w:rsid w:val="00A35F83"/>
    <w:rsid w:val="00A36BEB"/>
    <w:rsid w:val="00A419D8"/>
    <w:rsid w:val="00A43384"/>
    <w:rsid w:val="00A43E10"/>
    <w:rsid w:val="00A453A6"/>
    <w:rsid w:val="00A459F0"/>
    <w:rsid w:val="00A45D2E"/>
    <w:rsid w:val="00A4620F"/>
    <w:rsid w:val="00A464B0"/>
    <w:rsid w:val="00A4755C"/>
    <w:rsid w:val="00A47B10"/>
    <w:rsid w:val="00A519A7"/>
    <w:rsid w:val="00A52E78"/>
    <w:rsid w:val="00A53F52"/>
    <w:rsid w:val="00A57DDC"/>
    <w:rsid w:val="00A61002"/>
    <w:rsid w:val="00A61F1C"/>
    <w:rsid w:val="00A633D9"/>
    <w:rsid w:val="00A63563"/>
    <w:rsid w:val="00A659AA"/>
    <w:rsid w:val="00A669BE"/>
    <w:rsid w:val="00A70615"/>
    <w:rsid w:val="00A72DC5"/>
    <w:rsid w:val="00A73779"/>
    <w:rsid w:val="00A743AB"/>
    <w:rsid w:val="00A75DFA"/>
    <w:rsid w:val="00A86B30"/>
    <w:rsid w:val="00A900CF"/>
    <w:rsid w:val="00A92BA3"/>
    <w:rsid w:val="00A92C75"/>
    <w:rsid w:val="00A93608"/>
    <w:rsid w:val="00A972DF"/>
    <w:rsid w:val="00AA0DE0"/>
    <w:rsid w:val="00AA5337"/>
    <w:rsid w:val="00AB0306"/>
    <w:rsid w:val="00AB3972"/>
    <w:rsid w:val="00AB640D"/>
    <w:rsid w:val="00AB75B5"/>
    <w:rsid w:val="00AC10B7"/>
    <w:rsid w:val="00AC14EB"/>
    <w:rsid w:val="00AC2F01"/>
    <w:rsid w:val="00AC53FD"/>
    <w:rsid w:val="00AC5A6D"/>
    <w:rsid w:val="00AC7203"/>
    <w:rsid w:val="00AD2C00"/>
    <w:rsid w:val="00AD3A63"/>
    <w:rsid w:val="00AD5226"/>
    <w:rsid w:val="00AE24FF"/>
    <w:rsid w:val="00AE4FAE"/>
    <w:rsid w:val="00AE5F8A"/>
    <w:rsid w:val="00AF2206"/>
    <w:rsid w:val="00AF50B4"/>
    <w:rsid w:val="00AF5FDD"/>
    <w:rsid w:val="00AF6CFD"/>
    <w:rsid w:val="00AF70A6"/>
    <w:rsid w:val="00B005A3"/>
    <w:rsid w:val="00B0451A"/>
    <w:rsid w:val="00B045B1"/>
    <w:rsid w:val="00B06CB4"/>
    <w:rsid w:val="00B11634"/>
    <w:rsid w:val="00B11B30"/>
    <w:rsid w:val="00B1722C"/>
    <w:rsid w:val="00B227BA"/>
    <w:rsid w:val="00B22C29"/>
    <w:rsid w:val="00B2650C"/>
    <w:rsid w:val="00B267B9"/>
    <w:rsid w:val="00B31036"/>
    <w:rsid w:val="00B31A02"/>
    <w:rsid w:val="00B32756"/>
    <w:rsid w:val="00B34096"/>
    <w:rsid w:val="00B35953"/>
    <w:rsid w:val="00B35D34"/>
    <w:rsid w:val="00B422C8"/>
    <w:rsid w:val="00B457AB"/>
    <w:rsid w:val="00B47AA0"/>
    <w:rsid w:val="00B54F1F"/>
    <w:rsid w:val="00B55DF6"/>
    <w:rsid w:val="00B606F2"/>
    <w:rsid w:val="00B60A2C"/>
    <w:rsid w:val="00B6206F"/>
    <w:rsid w:val="00B62AFD"/>
    <w:rsid w:val="00B73DD3"/>
    <w:rsid w:val="00B740F8"/>
    <w:rsid w:val="00B75491"/>
    <w:rsid w:val="00B90E07"/>
    <w:rsid w:val="00B913EA"/>
    <w:rsid w:val="00B925B4"/>
    <w:rsid w:val="00B94A9E"/>
    <w:rsid w:val="00B95799"/>
    <w:rsid w:val="00B959B2"/>
    <w:rsid w:val="00BA0048"/>
    <w:rsid w:val="00BA059A"/>
    <w:rsid w:val="00BA3A69"/>
    <w:rsid w:val="00BA3ECC"/>
    <w:rsid w:val="00BA4428"/>
    <w:rsid w:val="00BA72EE"/>
    <w:rsid w:val="00BA7813"/>
    <w:rsid w:val="00BA7CAC"/>
    <w:rsid w:val="00BB0C05"/>
    <w:rsid w:val="00BB184D"/>
    <w:rsid w:val="00BB1A87"/>
    <w:rsid w:val="00BB367F"/>
    <w:rsid w:val="00BC21AC"/>
    <w:rsid w:val="00BC76D5"/>
    <w:rsid w:val="00BD356D"/>
    <w:rsid w:val="00BD3F22"/>
    <w:rsid w:val="00BD5D32"/>
    <w:rsid w:val="00BD65C3"/>
    <w:rsid w:val="00BD667D"/>
    <w:rsid w:val="00BD69AA"/>
    <w:rsid w:val="00BE1E84"/>
    <w:rsid w:val="00BE24FF"/>
    <w:rsid w:val="00BE42DE"/>
    <w:rsid w:val="00BE4659"/>
    <w:rsid w:val="00BE6F18"/>
    <w:rsid w:val="00BF428B"/>
    <w:rsid w:val="00BF622E"/>
    <w:rsid w:val="00BF75FA"/>
    <w:rsid w:val="00C0221A"/>
    <w:rsid w:val="00C0494F"/>
    <w:rsid w:val="00C10B70"/>
    <w:rsid w:val="00C1503A"/>
    <w:rsid w:val="00C172E0"/>
    <w:rsid w:val="00C17318"/>
    <w:rsid w:val="00C17BC3"/>
    <w:rsid w:val="00C17CD7"/>
    <w:rsid w:val="00C201BF"/>
    <w:rsid w:val="00C21819"/>
    <w:rsid w:val="00C21A4C"/>
    <w:rsid w:val="00C2336A"/>
    <w:rsid w:val="00C24D68"/>
    <w:rsid w:val="00C25240"/>
    <w:rsid w:val="00C3031E"/>
    <w:rsid w:val="00C31B22"/>
    <w:rsid w:val="00C31CA1"/>
    <w:rsid w:val="00C34DD9"/>
    <w:rsid w:val="00C36285"/>
    <w:rsid w:val="00C3717B"/>
    <w:rsid w:val="00C37FB6"/>
    <w:rsid w:val="00C407AB"/>
    <w:rsid w:val="00C41F0B"/>
    <w:rsid w:val="00C4222C"/>
    <w:rsid w:val="00C4326D"/>
    <w:rsid w:val="00C43E71"/>
    <w:rsid w:val="00C44375"/>
    <w:rsid w:val="00C51C93"/>
    <w:rsid w:val="00C520DA"/>
    <w:rsid w:val="00C52AFD"/>
    <w:rsid w:val="00C5476C"/>
    <w:rsid w:val="00C55C6F"/>
    <w:rsid w:val="00C56094"/>
    <w:rsid w:val="00C6160B"/>
    <w:rsid w:val="00C6225C"/>
    <w:rsid w:val="00C6319F"/>
    <w:rsid w:val="00C6519D"/>
    <w:rsid w:val="00C66B0E"/>
    <w:rsid w:val="00C72E4F"/>
    <w:rsid w:val="00C7558E"/>
    <w:rsid w:val="00C76CEF"/>
    <w:rsid w:val="00C80B63"/>
    <w:rsid w:val="00C825E5"/>
    <w:rsid w:val="00C84947"/>
    <w:rsid w:val="00C851CE"/>
    <w:rsid w:val="00C8782A"/>
    <w:rsid w:val="00C91940"/>
    <w:rsid w:val="00C926FB"/>
    <w:rsid w:val="00C9518F"/>
    <w:rsid w:val="00C96CB6"/>
    <w:rsid w:val="00C97A2A"/>
    <w:rsid w:val="00CA2292"/>
    <w:rsid w:val="00CA2DE6"/>
    <w:rsid w:val="00CA74CA"/>
    <w:rsid w:val="00CC08B3"/>
    <w:rsid w:val="00CC0981"/>
    <w:rsid w:val="00CC0AD8"/>
    <w:rsid w:val="00CC4E96"/>
    <w:rsid w:val="00CC748B"/>
    <w:rsid w:val="00CD3EA7"/>
    <w:rsid w:val="00CD4847"/>
    <w:rsid w:val="00CD5A3D"/>
    <w:rsid w:val="00CD63E4"/>
    <w:rsid w:val="00CD6D2B"/>
    <w:rsid w:val="00CD7C40"/>
    <w:rsid w:val="00CD7EA7"/>
    <w:rsid w:val="00CE63CB"/>
    <w:rsid w:val="00CE7B18"/>
    <w:rsid w:val="00CF1863"/>
    <w:rsid w:val="00CF1BF5"/>
    <w:rsid w:val="00CF5CE6"/>
    <w:rsid w:val="00D000F0"/>
    <w:rsid w:val="00D01B0C"/>
    <w:rsid w:val="00D02A7F"/>
    <w:rsid w:val="00D03D68"/>
    <w:rsid w:val="00D0531B"/>
    <w:rsid w:val="00D106EA"/>
    <w:rsid w:val="00D13232"/>
    <w:rsid w:val="00D14D05"/>
    <w:rsid w:val="00D15B05"/>
    <w:rsid w:val="00D20339"/>
    <w:rsid w:val="00D21CF8"/>
    <w:rsid w:val="00D22F44"/>
    <w:rsid w:val="00D2596D"/>
    <w:rsid w:val="00D26392"/>
    <w:rsid w:val="00D26E9A"/>
    <w:rsid w:val="00D304DE"/>
    <w:rsid w:val="00D33B72"/>
    <w:rsid w:val="00D34922"/>
    <w:rsid w:val="00D360AF"/>
    <w:rsid w:val="00D5091A"/>
    <w:rsid w:val="00D53536"/>
    <w:rsid w:val="00D5488E"/>
    <w:rsid w:val="00D56F8B"/>
    <w:rsid w:val="00D57262"/>
    <w:rsid w:val="00D576E4"/>
    <w:rsid w:val="00D64111"/>
    <w:rsid w:val="00D67701"/>
    <w:rsid w:val="00D72A97"/>
    <w:rsid w:val="00D7380B"/>
    <w:rsid w:val="00D77018"/>
    <w:rsid w:val="00D80BDA"/>
    <w:rsid w:val="00D83B11"/>
    <w:rsid w:val="00D8409C"/>
    <w:rsid w:val="00D85443"/>
    <w:rsid w:val="00D85E46"/>
    <w:rsid w:val="00D860CF"/>
    <w:rsid w:val="00D91B27"/>
    <w:rsid w:val="00D929B2"/>
    <w:rsid w:val="00D94AC1"/>
    <w:rsid w:val="00D965F3"/>
    <w:rsid w:val="00D96BDD"/>
    <w:rsid w:val="00DA4AB3"/>
    <w:rsid w:val="00DA4DD5"/>
    <w:rsid w:val="00DA5767"/>
    <w:rsid w:val="00DA65E0"/>
    <w:rsid w:val="00DA6D26"/>
    <w:rsid w:val="00DA7798"/>
    <w:rsid w:val="00DB1B0F"/>
    <w:rsid w:val="00DB36E7"/>
    <w:rsid w:val="00DB7059"/>
    <w:rsid w:val="00DC0E0E"/>
    <w:rsid w:val="00DC121A"/>
    <w:rsid w:val="00DC212D"/>
    <w:rsid w:val="00DC3593"/>
    <w:rsid w:val="00DC479C"/>
    <w:rsid w:val="00DC4B94"/>
    <w:rsid w:val="00DC67DC"/>
    <w:rsid w:val="00DD33B0"/>
    <w:rsid w:val="00DD4E59"/>
    <w:rsid w:val="00DD5962"/>
    <w:rsid w:val="00DD664A"/>
    <w:rsid w:val="00DD6B66"/>
    <w:rsid w:val="00DD6D5F"/>
    <w:rsid w:val="00DE2FC4"/>
    <w:rsid w:val="00DE5CE5"/>
    <w:rsid w:val="00DE6C5D"/>
    <w:rsid w:val="00DE7E14"/>
    <w:rsid w:val="00DF2990"/>
    <w:rsid w:val="00DF490A"/>
    <w:rsid w:val="00DF5AA6"/>
    <w:rsid w:val="00E01376"/>
    <w:rsid w:val="00E0225B"/>
    <w:rsid w:val="00E02E3B"/>
    <w:rsid w:val="00E055FA"/>
    <w:rsid w:val="00E066D1"/>
    <w:rsid w:val="00E07064"/>
    <w:rsid w:val="00E070EF"/>
    <w:rsid w:val="00E12CC3"/>
    <w:rsid w:val="00E13CFF"/>
    <w:rsid w:val="00E15E6C"/>
    <w:rsid w:val="00E16A65"/>
    <w:rsid w:val="00E21ACC"/>
    <w:rsid w:val="00E2453A"/>
    <w:rsid w:val="00E26FA5"/>
    <w:rsid w:val="00E27AC5"/>
    <w:rsid w:val="00E27FB9"/>
    <w:rsid w:val="00E3329E"/>
    <w:rsid w:val="00E41A79"/>
    <w:rsid w:val="00E439D9"/>
    <w:rsid w:val="00E44CDD"/>
    <w:rsid w:val="00E4560C"/>
    <w:rsid w:val="00E47787"/>
    <w:rsid w:val="00E50418"/>
    <w:rsid w:val="00E60E55"/>
    <w:rsid w:val="00E62364"/>
    <w:rsid w:val="00E63152"/>
    <w:rsid w:val="00E6479F"/>
    <w:rsid w:val="00E66C13"/>
    <w:rsid w:val="00E675C6"/>
    <w:rsid w:val="00E715DC"/>
    <w:rsid w:val="00E7169D"/>
    <w:rsid w:val="00E71C2D"/>
    <w:rsid w:val="00E72155"/>
    <w:rsid w:val="00E75F22"/>
    <w:rsid w:val="00E7620F"/>
    <w:rsid w:val="00E80A52"/>
    <w:rsid w:val="00E8260A"/>
    <w:rsid w:val="00E8297D"/>
    <w:rsid w:val="00E837D7"/>
    <w:rsid w:val="00E85476"/>
    <w:rsid w:val="00E85A98"/>
    <w:rsid w:val="00E85AFD"/>
    <w:rsid w:val="00E9186C"/>
    <w:rsid w:val="00E93EC5"/>
    <w:rsid w:val="00E968CD"/>
    <w:rsid w:val="00E97890"/>
    <w:rsid w:val="00EA24A6"/>
    <w:rsid w:val="00EA5A8C"/>
    <w:rsid w:val="00EA6707"/>
    <w:rsid w:val="00EB0526"/>
    <w:rsid w:val="00EB0885"/>
    <w:rsid w:val="00EB661C"/>
    <w:rsid w:val="00EB76B5"/>
    <w:rsid w:val="00EB7773"/>
    <w:rsid w:val="00EC23A4"/>
    <w:rsid w:val="00EC3542"/>
    <w:rsid w:val="00EC7430"/>
    <w:rsid w:val="00EC79C6"/>
    <w:rsid w:val="00ED2C3F"/>
    <w:rsid w:val="00ED37AA"/>
    <w:rsid w:val="00ED39BA"/>
    <w:rsid w:val="00ED46AE"/>
    <w:rsid w:val="00ED46DE"/>
    <w:rsid w:val="00ED5636"/>
    <w:rsid w:val="00ED5B8F"/>
    <w:rsid w:val="00ED5DEE"/>
    <w:rsid w:val="00ED6D96"/>
    <w:rsid w:val="00EE2288"/>
    <w:rsid w:val="00EE2FE4"/>
    <w:rsid w:val="00EF73B1"/>
    <w:rsid w:val="00EF7EE5"/>
    <w:rsid w:val="00F01574"/>
    <w:rsid w:val="00F06517"/>
    <w:rsid w:val="00F074ED"/>
    <w:rsid w:val="00F07F19"/>
    <w:rsid w:val="00F117A9"/>
    <w:rsid w:val="00F13E29"/>
    <w:rsid w:val="00F1529A"/>
    <w:rsid w:val="00F15A55"/>
    <w:rsid w:val="00F16B47"/>
    <w:rsid w:val="00F175FE"/>
    <w:rsid w:val="00F222AF"/>
    <w:rsid w:val="00F2461E"/>
    <w:rsid w:val="00F25ACC"/>
    <w:rsid w:val="00F278CC"/>
    <w:rsid w:val="00F27A85"/>
    <w:rsid w:val="00F31482"/>
    <w:rsid w:val="00F32821"/>
    <w:rsid w:val="00F32AAB"/>
    <w:rsid w:val="00F36315"/>
    <w:rsid w:val="00F37BEE"/>
    <w:rsid w:val="00F40755"/>
    <w:rsid w:val="00F40B54"/>
    <w:rsid w:val="00F423AA"/>
    <w:rsid w:val="00F44577"/>
    <w:rsid w:val="00F4726A"/>
    <w:rsid w:val="00F476BB"/>
    <w:rsid w:val="00F50591"/>
    <w:rsid w:val="00F53A10"/>
    <w:rsid w:val="00F54C2B"/>
    <w:rsid w:val="00F61936"/>
    <w:rsid w:val="00F61CCE"/>
    <w:rsid w:val="00F62AFE"/>
    <w:rsid w:val="00F63D9C"/>
    <w:rsid w:val="00F6765B"/>
    <w:rsid w:val="00F733D9"/>
    <w:rsid w:val="00F7368B"/>
    <w:rsid w:val="00F750B5"/>
    <w:rsid w:val="00F75AAB"/>
    <w:rsid w:val="00F75B1A"/>
    <w:rsid w:val="00F7748E"/>
    <w:rsid w:val="00F836B1"/>
    <w:rsid w:val="00F8519C"/>
    <w:rsid w:val="00F87BD3"/>
    <w:rsid w:val="00F9637D"/>
    <w:rsid w:val="00F97B8F"/>
    <w:rsid w:val="00FA1493"/>
    <w:rsid w:val="00FA2974"/>
    <w:rsid w:val="00FA38D4"/>
    <w:rsid w:val="00FA6055"/>
    <w:rsid w:val="00FA644B"/>
    <w:rsid w:val="00FA74F9"/>
    <w:rsid w:val="00FA762B"/>
    <w:rsid w:val="00FB121D"/>
    <w:rsid w:val="00FB155A"/>
    <w:rsid w:val="00FB2687"/>
    <w:rsid w:val="00FB4B05"/>
    <w:rsid w:val="00FB7C91"/>
    <w:rsid w:val="00FC184C"/>
    <w:rsid w:val="00FD19A9"/>
    <w:rsid w:val="00FD1C32"/>
    <w:rsid w:val="00FD1EC1"/>
    <w:rsid w:val="00FD2B3A"/>
    <w:rsid w:val="00FD2E99"/>
    <w:rsid w:val="00FD4366"/>
    <w:rsid w:val="00FD50D4"/>
    <w:rsid w:val="00FD6937"/>
    <w:rsid w:val="00FD70CD"/>
    <w:rsid w:val="00FE4236"/>
    <w:rsid w:val="00FE5E22"/>
    <w:rsid w:val="00FF070D"/>
    <w:rsid w:val="00FF11DC"/>
    <w:rsid w:val="00FF125F"/>
    <w:rsid w:val="00FF5F2B"/>
    <w:rsid w:val="47A310D4"/>
    <w:rsid w:val="7943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77526F"/>
  <w15:docId w15:val="{7F9D8223-D022-4E34-BE84-2A32E5F2E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159"/>
    <w:rPr>
      <w:rFonts w:ascii="Times New Roman" w:eastAsia="Times New Roman" w:hAnsi="Times New Roman"/>
      <w:sz w:val="24"/>
      <w:szCs w:val="24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after="200" w:line="360" w:lineRule="auto"/>
      <w:jc w:val="center"/>
      <w:outlineLvl w:val="0"/>
    </w:pPr>
    <w:rPr>
      <w:rFonts w:ascii="Calibri" w:eastAsia="Calibri" w:hAnsi="Calibri" w:cs="Arial"/>
      <w:b/>
      <w:color w:val="262626"/>
      <w:sz w:val="28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after="200"/>
      <w:jc w:val="center"/>
      <w:outlineLvl w:val="1"/>
    </w:pPr>
    <w:rPr>
      <w:rFonts w:ascii="Calibri" w:eastAsia="Calibri" w:hAnsi="Calibri" w:cs="Arial"/>
      <w:color w:val="262626"/>
      <w:sz w:val="22"/>
      <w:lang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Pr>
      <w:rFonts w:ascii="Calibri" w:eastAsia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extoindependiente">
    <w:name w:val="Body Text"/>
    <w:basedOn w:val="Normal"/>
    <w:link w:val="TextoindependienteCar"/>
    <w:uiPriority w:val="99"/>
    <w:unhideWhenUsed/>
    <w:rsid w:val="008E6FC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E6FC5"/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F836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9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1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5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5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7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10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711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8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50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2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72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532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1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ena4-my.sharepoint.com/:f:/r/personal/mivargaso_sena_edu_co/Documents/MEDICAMENTOS%20COMFANDI%202025(418011)/RADICACION%202025?csf=1&amp;web=1&amp;e=YxEbuV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sena4-my.sharepoint.com/:f:/r/personal/mivargaso_sena_edu_co/Documents/MEDICAMENTOS%20COMFANDI%202025(418011)/RADICACION%202025?csf=1&amp;web=1&amp;e=0fPLrF" TargetMode="External"/><Relationship Id="rId17" Type="http://schemas.openxmlformats.org/officeDocument/2006/relationships/hyperlink" Target="https://sma.sena.edu.co/portal/htm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ma.sena.edu.co/portal/htm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mensaje_alerta(%222083%22)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sena4-my.sharepoint.com/:f:/r/personal/vallesma_sena_edu_co/Documents/2024%20equipo/2024/PAGOS%202024/CONTRATOS%202024?csf=1&amp;web=1&amp;e=ysCt6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07/relationships/hdphoto" Target="media/hdphoto1.wdp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ena4-my.sharepoint.com/:f:/r/personal/vallesma_sena_edu_co/Documents/PAGOS%202025?csf=1&amp;web=1&amp;e=Nafkid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44e7932-2352-4c3d-ac69-b0ca7d79293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634D213C56F44EA3B5CAE9BE3F6BBB" ma:contentTypeVersion="14" ma:contentTypeDescription="Create a new document." ma:contentTypeScope="" ma:versionID="a86c10cb31a87b634cf1728b60aba259">
  <xsd:schema xmlns:xsd="http://www.w3.org/2001/XMLSchema" xmlns:xs="http://www.w3.org/2001/XMLSchema" xmlns:p="http://schemas.microsoft.com/office/2006/metadata/properties" xmlns:ns3="744e7932-2352-4c3d-ac69-b0ca7d79293a" xmlns:ns4="12c6bec3-9899-4174-9ccf-1a249641e6fb" targetNamespace="http://schemas.microsoft.com/office/2006/metadata/properties" ma:root="true" ma:fieldsID="5003d110c870b7002e37ae3f73f1038b" ns3:_="" ns4:_="">
    <xsd:import namespace="744e7932-2352-4c3d-ac69-b0ca7d79293a"/>
    <xsd:import namespace="12c6bec3-9899-4174-9ccf-1a249641e6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e7932-2352-4c3d-ac69-b0ca7d792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bec3-9899-4174-9ccf-1a249641e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A30A5-D925-47EF-8180-CE0C8CC891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F8D33A-C2DB-44C7-9BCC-00F4D8D30E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2EAB8-29EA-495E-81C4-955F7C1C8CE8}">
  <ds:schemaRefs>
    <ds:schemaRef ds:uri="http://schemas.microsoft.com/office/2006/metadata/properties"/>
    <ds:schemaRef ds:uri="http://schemas.microsoft.com/office/infopath/2007/PartnerControls"/>
    <ds:schemaRef ds:uri="744e7932-2352-4c3d-ac69-b0ca7d79293a"/>
  </ds:schemaRefs>
</ds:datastoreItem>
</file>

<file path=customXml/itemProps4.xml><?xml version="1.0" encoding="utf-8"?>
<ds:datastoreItem xmlns:ds="http://schemas.openxmlformats.org/officeDocument/2006/customXml" ds:itemID="{89F49D30-4271-4CFD-82F2-802D0AD37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e7932-2352-4c3d-ac69-b0ca7d79293a"/>
    <ds:schemaRef ds:uri="12c6bec3-9899-4174-9ccf-1a249641e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3683</TotalTime>
  <Pages>6</Pages>
  <Words>2073</Words>
  <Characters>11381</Characters>
  <Application>Microsoft Office Word</Application>
  <DocSecurity>0</DocSecurity>
  <Lines>560</Lines>
  <Paragraphs>153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Maria Isabel Vargas Oliveros</cp:lastModifiedBy>
  <cp:revision>534</cp:revision>
  <cp:lastPrinted>2022-12-12T19:46:00Z</cp:lastPrinted>
  <dcterms:created xsi:type="dcterms:W3CDTF">2025-02-14T01:24:00Z</dcterms:created>
  <dcterms:modified xsi:type="dcterms:W3CDTF">2025-12-12T14:10:00Z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0x010100FB634D213C56F44EA3B5CAE9BE3F6BBB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2024-12-11T00:45:13Z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dcc1e9c2-1202-4514-bec6-6859e85b710e</vt:lpwstr>
  </property>
  <property fmtid="{D5CDD505-2E9C-101B-9397-08002B2CF9AE}" pid="9" name="MSIP_Label_fc111285-cafa-4fc9-8a9a-bd902089b24f_ContentBits">
    <vt:lpwstr>0</vt:lpwstr>
  </property>
</Properties>
</file>